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83B8A" w:rsidRPr="00B05B81" w:rsidTr="00F004A2">
        <w:tc>
          <w:tcPr>
            <w:tcW w:w="3209" w:type="dxa"/>
          </w:tcPr>
          <w:p w:rsidR="00183B8A" w:rsidRPr="00B05B81" w:rsidRDefault="00183B8A" w:rsidP="00F004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Ngày soạn: ……………</w:t>
            </w:r>
          </w:p>
        </w:tc>
        <w:tc>
          <w:tcPr>
            <w:tcW w:w="3209" w:type="dxa"/>
          </w:tcPr>
          <w:p w:rsidR="00183B8A" w:rsidRPr="00B05B81" w:rsidRDefault="00183B8A" w:rsidP="00F004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Ngày dạy: ………………</w:t>
            </w:r>
          </w:p>
          <w:p w:rsidR="00183B8A" w:rsidRPr="00B05B81" w:rsidRDefault="00183B8A" w:rsidP="00F004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10" w:type="dxa"/>
          </w:tcPr>
          <w:p w:rsidR="00183B8A" w:rsidRPr="00B05B81" w:rsidRDefault="00183B8A" w:rsidP="00F004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Lớp: ……….. Tiết: …….</w:t>
            </w:r>
          </w:p>
        </w:tc>
      </w:tr>
    </w:tbl>
    <w:p w:rsidR="00183B8A" w:rsidRPr="00B05B81" w:rsidRDefault="00183B8A" w:rsidP="009D4B51">
      <w:pPr>
        <w:jc w:val="center"/>
        <w:rPr>
          <w:b/>
          <w:sz w:val="28"/>
          <w:szCs w:val="28"/>
        </w:rPr>
      </w:pPr>
      <w:proofErr w:type="gramStart"/>
      <w:r w:rsidRPr="00B05B81">
        <w:rPr>
          <w:b/>
          <w:sz w:val="28"/>
          <w:szCs w:val="28"/>
        </w:rPr>
        <w:t>Tiế</w:t>
      </w:r>
      <w:r w:rsidR="009D4B51" w:rsidRPr="00B05B81">
        <w:rPr>
          <w:b/>
          <w:sz w:val="28"/>
          <w:szCs w:val="28"/>
        </w:rPr>
        <w:t>t 42 - §2.</w:t>
      </w:r>
      <w:proofErr w:type="gramEnd"/>
      <w:r w:rsidR="009D4B51" w:rsidRPr="00B05B81">
        <w:rPr>
          <w:b/>
          <w:sz w:val="28"/>
          <w:szCs w:val="28"/>
        </w:rPr>
        <w:t xml:space="preserve"> PHƯƠNG TRÌNH BẬC NHẤT MỘT ẨN VÀ CÁCH GIẢI</w:t>
      </w:r>
    </w:p>
    <w:p w:rsidR="00183B8A" w:rsidRPr="00B05B81" w:rsidRDefault="00183B8A" w:rsidP="00183B8A">
      <w:pPr>
        <w:rPr>
          <w:b/>
          <w:sz w:val="28"/>
          <w:szCs w:val="28"/>
        </w:rPr>
      </w:pPr>
      <w:r w:rsidRPr="00B05B81">
        <w:rPr>
          <w:b/>
          <w:sz w:val="28"/>
          <w:szCs w:val="28"/>
        </w:rPr>
        <w:t>I. MỤC TIÊU</w:t>
      </w:r>
    </w:p>
    <w:p w:rsidR="00183B8A" w:rsidRPr="00B05B81" w:rsidRDefault="00183B8A" w:rsidP="00183B8A">
      <w:pPr>
        <w:rPr>
          <w:sz w:val="28"/>
          <w:szCs w:val="28"/>
        </w:rPr>
      </w:pPr>
      <w:r w:rsidRPr="00B05B81">
        <w:rPr>
          <w:sz w:val="28"/>
          <w:szCs w:val="28"/>
        </w:rPr>
        <w:t xml:space="preserve">Qua bài này giúp học sinh: </w:t>
      </w:r>
    </w:p>
    <w:p w:rsidR="00183B8A" w:rsidRPr="00B05B81" w:rsidRDefault="00183B8A" w:rsidP="00183B8A">
      <w:pPr>
        <w:rPr>
          <w:b/>
          <w:sz w:val="28"/>
          <w:szCs w:val="28"/>
        </w:rPr>
      </w:pPr>
      <w:r w:rsidRPr="00B05B81">
        <w:rPr>
          <w:b/>
          <w:sz w:val="28"/>
          <w:szCs w:val="28"/>
        </w:rPr>
        <w:t>1. Kiến thức:</w:t>
      </w:r>
    </w:p>
    <w:p w:rsidR="009D295E" w:rsidRPr="00B05B81" w:rsidRDefault="009D295E" w:rsidP="00183B8A">
      <w:pPr>
        <w:rPr>
          <w:sz w:val="28"/>
          <w:szCs w:val="28"/>
        </w:rPr>
      </w:pPr>
      <w:proofErr w:type="gramStart"/>
      <w:r w:rsidRPr="00B05B81">
        <w:rPr>
          <w:sz w:val="28"/>
          <w:szCs w:val="28"/>
        </w:rPr>
        <w:t>a</w:t>
      </w:r>
      <w:proofErr w:type="gramEnd"/>
      <w:r w:rsidRPr="00B05B81">
        <w:rPr>
          <w:sz w:val="28"/>
          <w:szCs w:val="28"/>
        </w:rPr>
        <w:t>, Nhận biết: Học sinh chỉ ra được phương trình bậc nhất, nắm được khái niệm phương trình bậc nhấ</w:t>
      </w:r>
      <w:r w:rsidR="00E81D32">
        <w:rPr>
          <w:sz w:val="28"/>
          <w:szCs w:val="28"/>
        </w:rPr>
        <w:t xml:space="preserve">t </w:t>
      </w:r>
      <w:r w:rsidRPr="00B05B81">
        <w:rPr>
          <w:sz w:val="28"/>
          <w:szCs w:val="28"/>
        </w:rPr>
        <w:t>một ẩ</w:t>
      </w:r>
      <w:r w:rsidR="00E81D32">
        <w:rPr>
          <w:sz w:val="28"/>
          <w:szCs w:val="28"/>
        </w:rPr>
        <w:t>n</w:t>
      </w:r>
      <w:r w:rsidRPr="00B05B81">
        <w:rPr>
          <w:sz w:val="28"/>
          <w:szCs w:val="28"/>
        </w:rPr>
        <w:t>.</w:t>
      </w:r>
    </w:p>
    <w:p w:rsidR="009D295E" w:rsidRPr="00B05B81" w:rsidRDefault="009D295E" w:rsidP="00183B8A">
      <w:pPr>
        <w:rPr>
          <w:sz w:val="28"/>
          <w:szCs w:val="28"/>
        </w:rPr>
      </w:pPr>
      <w:proofErr w:type="gramStart"/>
      <w:r w:rsidRPr="00B05B81">
        <w:rPr>
          <w:sz w:val="28"/>
          <w:szCs w:val="28"/>
        </w:rPr>
        <w:t>b</w:t>
      </w:r>
      <w:proofErr w:type="gramEnd"/>
      <w:r w:rsidRPr="00B05B81">
        <w:rPr>
          <w:sz w:val="28"/>
          <w:szCs w:val="28"/>
        </w:rPr>
        <w:t>, Thông hiểu: Khái quát được cách giải phương trình bậc nhất một ẩ</w:t>
      </w:r>
      <w:r w:rsidR="00AE0A63" w:rsidRPr="00B05B81">
        <w:rPr>
          <w:sz w:val="28"/>
          <w:szCs w:val="28"/>
        </w:rPr>
        <w:t>n, nắm được quy tắc chuyển vế, quy tắc nhân.</w:t>
      </w:r>
    </w:p>
    <w:p w:rsidR="009D295E" w:rsidRPr="00B05B81" w:rsidRDefault="009D295E" w:rsidP="00183B8A">
      <w:pPr>
        <w:rPr>
          <w:sz w:val="28"/>
          <w:szCs w:val="28"/>
        </w:rPr>
      </w:pPr>
      <w:proofErr w:type="gramStart"/>
      <w:r w:rsidRPr="00B05B81">
        <w:rPr>
          <w:sz w:val="28"/>
          <w:szCs w:val="28"/>
        </w:rPr>
        <w:t>c</w:t>
      </w:r>
      <w:proofErr w:type="gramEnd"/>
      <w:r w:rsidRPr="00B05B81">
        <w:rPr>
          <w:sz w:val="28"/>
          <w:szCs w:val="28"/>
        </w:rPr>
        <w:t>, Vận dụ</w:t>
      </w:r>
      <w:r w:rsidR="00AE0A63" w:rsidRPr="00B05B81">
        <w:rPr>
          <w:sz w:val="28"/>
          <w:szCs w:val="28"/>
        </w:rPr>
        <w:t>ng: Vận dụng thành thạo quy tắc chuyển vế, quy tắc nhân để giải các phương trình bậc nhất</w:t>
      </w:r>
      <w:r w:rsidR="00E81D32">
        <w:rPr>
          <w:sz w:val="28"/>
          <w:szCs w:val="28"/>
          <w:lang w:val="vi-VN"/>
        </w:rPr>
        <w:t xml:space="preserve"> một ẩn</w:t>
      </w:r>
      <w:r w:rsidR="00AE0A63" w:rsidRPr="00B05B81">
        <w:rPr>
          <w:sz w:val="28"/>
          <w:szCs w:val="28"/>
        </w:rPr>
        <w:t>.</w:t>
      </w:r>
    </w:p>
    <w:p w:rsidR="00183B8A" w:rsidRPr="00B05B81" w:rsidRDefault="00183B8A" w:rsidP="00183B8A">
      <w:pPr>
        <w:rPr>
          <w:b/>
          <w:sz w:val="28"/>
          <w:szCs w:val="28"/>
        </w:rPr>
      </w:pPr>
      <w:r w:rsidRPr="00B05B81">
        <w:rPr>
          <w:b/>
          <w:sz w:val="28"/>
          <w:szCs w:val="28"/>
        </w:rPr>
        <w:t>2. Kỹ năng:</w:t>
      </w:r>
    </w:p>
    <w:p w:rsidR="00AE0A63" w:rsidRPr="00B05B81" w:rsidRDefault="00AE0A63" w:rsidP="00183B8A">
      <w:pPr>
        <w:rPr>
          <w:sz w:val="28"/>
          <w:szCs w:val="28"/>
        </w:rPr>
      </w:pPr>
      <w:r w:rsidRPr="00B05B81">
        <w:rPr>
          <w:sz w:val="28"/>
          <w:szCs w:val="28"/>
        </w:rPr>
        <w:t>- Rèn luyện kỹ năng vận dụng các công thức, các quy tắc đã học vào bài tập cụ thể, đặc biệt là quy tắc chuyển vế, quy tắc nhân.</w:t>
      </w:r>
    </w:p>
    <w:p w:rsidR="00AE0A63" w:rsidRPr="00B05B81" w:rsidRDefault="00AE0A63" w:rsidP="00183B8A">
      <w:pPr>
        <w:rPr>
          <w:sz w:val="28"/>
          <w:szCs w:val="28"/>
        </w:rPr>
      </w:pPr>
      <w:r w:rsidRPr="00B05B81">
        <w:rPr>
          <w:sz w:val="28"/>
          <w:szCs w:val="28"/>
        </w:rPr>
        <w:t>- Rèn luyện cho học sinh thao tác tư duy, phân tích tổng hợp, tư duy logic.</w:t>
      </w:r>
    </w:p>
    <w:p w:rsidR="00183B8A" w:rsidRPr="00B05B81" w:rsidRDefault="00183B8A" w:rsidP="00183B8A">
      <w:pPr>
        <w:rPr>
          <w:sz w:val="28"/>
          <w:szCs w:val="28"/>
        </w:rPr>
      </w:pPr>
      <w:r w:rsidRPr="00B05B81">
        <w:rPr>
          <w:b/>
          <w:sz w:val="28"/>
          <w:szCs w:val="28"/>
        </w:rPr>
        <w:t>3. Thái độ:</w:t>
      </w:r>
      <w:r w:rsidRPr="00B05B81">
        <w:rPr>
          <w:sz w:val="28"/>
          <w:szCs w:val="28"/>
        </w:rPr>
        <w:t xml:space="preserve"> </w:t>
      </w:r>
    </w:p>
    <w:p w:rsidR="00AE0A63" w:rsidRPr="00B05B81" w:rsidRDefault="00AE0A63" w:rsidP="00183B8A">
      <w:pPr>
        <w:rPr>
          <w:sz w:val="28"/>
          <w:szCs w:val="28"/>
        </w:rPr>
      </w:pPr>
      <w:r w:rsidRPr="00B05B81">
        <w:rPr>
          <w:sz w:val="28"/>
          <w:szCs w:val="28"/>
        </w:rPr>
        <w:t>- Có thái độ nghiêm túc, chú ý, cẩn thận trong trình bày.</w:t>
      </w:r>
    </w:p>
    <w:p w:rsidR="00183B8A" w:rsidRPr="00B05B81" w:rsidRDefault="00183B8A" w:rsidP="00183B8A">
      <w:pPr>
        <w:rPr>
          <w:b/>
          <w:sz w:val="28"/>
          <w:szCs w:val="28"/>
        </w:rPr>
      </w:pPr>
      <w:r w:rsidRPr="00B05B81">
        <w:rPr>
          <w:b/>
          <w:sz w:val="28"/>
          <w:szCs w:val="28"/>
        </w:rPr>
        <w:t>4. Định hướng năng lực, phẩm chất</w:t>
      </w:r>
    </w:p>
    <w:p w:rsidR="00183B8A" w:rsidRPr="00B05B81" w:rsidRDefault="00183B8A" w:rsidP="00183B8A">
      <w:pPr>
        <w:rPr>
          <w:sz w:val="28"/>
          <w:szCs w:val="28"/>
        </w:rPr>
      </w:pPr>
      <w:r w:rsidRPr="00B05B81">
        <w:rPr>
          <w:b/>
          <w:i/>
          <w:sz w:val="28"/>
          <w:szCs w:val="28"/>
        </w:rPr>
        <w:t>- Năng lực:</w:t>
      </w:r>
      <w:r w:rsidRPr="00B05B81">
        <w:rPr>
          <w:sz w:val="28"/>
          <w:szCs w:val="28"/>
        </w:rPr>
        <w:t xml:space="preserve"> Năng lực tự học, năng lực giải quyết vấn đề, năng lực hợp tác, năng lực ngôn ngữ, năng lực tự học.</w:t>
      </w:r>
    </w:p>
    <w:p w:rsidR="00183B8A" w:rsidRPr="00B05B81" w:rsidRDefault="00183B8A" w:rsidP="00183B8A">
      <w:pPr>
        <w:rPr>
          <w:sz w:val="28"/>
          <w:szCs w:val="28"/>
        </w:rPr>
      </w:pPr>
      <w:r w:rsidRPr="00B05B81">
        <w:rPr>
          <w:b/>
          <w:i/>
          <w:sz w:val="28"/>
          <w:szCs w:val="28"/>
        </w:rPr>
        <w:t>- Phẩm chất:</w:t>
      </w:r>
      <w:r w:rsidRPr="00B05B81">
        <w:rPr>
          <w:sz w:val="28"/>
          <w:szCs w:val="28"/>
        </w:rPr>
        <w:t xml:space="preserve"> Tự tin, tự chủ.</w:t>
      </w:r>
    </w:p>
    <w:p w:rsidR="00183B8A" w:rsidRPr="00B05B81" w:rsidRDefault="00183B8A" w:rsidP="00183B8A">
      <w:pPr>
        <w:rPr>
          <w:b/>
          <w:sz w:val="28"/>
          <w:szCs w:val="28"/>
        </w:rPr>
      </w:pPr>
      <w:r w:rsidRPr="00B05B81">
        <w:rPr>
          <w:b/>
          <w:sz w:val="28"/>
          <w:szCs w:val="28"/>
        </w:rPr>
        <w:t xml:space="preserve">II. CHUẨN BỊ </w:t>
      </w:r>
    </w:p>
    <w:p w:rsidR="00183B8A" w:rsidRPr="00B05B81" w:rsidRDefault="00183B8A" w:rsidP="00183B8A">
      <w:pPr>
        <w:rPr>
          <w:sz w:val="28"/>
          <w:szCs w:val="28"/>
        </w:rPr>
      </w:pPr>
      <w:r w:rsidRPr="00B05B81">
        <w:rPr>
          <w:sz w:val="28"/>
          <w:szCs w:val="28"/>
        </w:rPr>
        <w:t>1. Giáo viên: Phấn màu, bảng phụ, thước thẳng, SGK, SBT</w:t>
      </w:r>
    </w:p>
    <w:p w:rsidR="00183B8A" w:rsidRPr="00B05B81" w:rsidRDefault="00183B8A" w:rsidP="00183B8A">
      <w:pPr>
        <w:rPr>
          <w:sz w:val="28"/>
          <w:szCs w:val="28"/>
        </w:rPr>
      </w:pPr>
      <w:r w:rsidRPr="00B05B81">
        <w:rPr>
          <w:sz w:val="28"/>
          <w:szCs w:val="28"/>
        </w:rPr>
        <w:t>2. Học sinh: Đồ dùng học tập, đọc trước bài.</w:t>
      </w:r>
    </w:p>
    <w:p w:rsidR="00183B8A" w:rsidRPr="00B05B81" w:rsidRDefault="00183B8A" w:rsidP="00183B8A">
      <w:pPr>
        <w:rPr>
          <w:b/>
          <w:sz w:val="28"/>
          <w:szCs w:val="28"/>
        </w:rPr>
      </w:pPr>
      <w:r w:rsidRPr="00B05B81">
        <w:rPr>
          <w:b/>
          <w:sz w:val="28"/>
          <w:szCs w:val="28"/>
        </w:rPr>
        <w:t>III. TỔ CHỨC CÁC HOẠT ĐỘNG DẠY HỌC</w:t>
      </w:r>
    </w:p>
    <w:p w:rsidR="00183B8A" w:rsidRPr="00B05B81" w:rsidRDefault="00183B8A" w:rsidP="00183B8A">
      <w:pPr>
        <w:rPr>
          <w:sz w:val="28"/>
          <w:szCs w:val="28"/>
        </w:rPr>
      </w:pPr>
      <w:r w:rsidRPr="00E81D32">
        <w:rPr>
          <w:i/>
          <w:sz w:val="28"/>
          <w:szCs w:val="28"/>
        </w:rPr>
        <w:t>1. Ổn định lớp:</w:t>
      </w:r>
      <w:r w:rsidRPr="00B05B81">
        <w:rPr>
          <w:sz w:val="28"/>
          <w:szCs w:val="28"/>
        </w:rPr>
        <w:t xml:space="preserve"> Kiểm tra sĩ số. (</w:t>
      </w:r>
      <w:r w:rsidRPr="00B05B81">
        <w:rPr>
          <w:b/>
          <w:sz w:val="28"/>
          <w:szCs w:val="28"/>
        </w:rPr>
        <w:t>1 phút</w:t>
      </w:r>
      <w:r w:rsidRPr="00B05B81">
        <w:rPr>
          <w:sz w:val="28"/>
          <w:szCs w:val="28"/>
        </w:rPr>
        <w:t>)</w:t>
      </w:r>
    </w:p>
    <w:p w:rsidR="00183B8A" w:rsidRPr="00B05B81" w:rsidRDefault="00061DBE" w:rsidP="00183B8A">
      <w:pPr>
        <w:rPr>
          <w:b/>
          <w:sz w:val="28"/>
          <w:szCs w:val="28"/>
        </w:rPr>
      </w:pPr>
      <w:r w:rsidRPr="00E81D32">
        <w:rPr>
          <w:i/>
          <w:sz w:val="28"/>
          <w:szCs w:val="28"/>
        </w:rPr>
        <w:t>2. Kiểm tra bài cũ:</w:t>
      </w:r>
      <w:r w:rsidRPr="00B05B81">
        <w:rPr>
          <w:sz w:val="28"/>
          <w:szCs w:val="28"/>
        </w:rPr>
        <w:t xml:space="preserve"> </w:t>
      </w:r>
      <w:r w:rsidRPr="00B05B81">
        <w:rPr>
          <w:b/>
          <w:sz w:val="28"/>
          <w:szCs w:val="28"/>
        </w:rPr>
        <w:t>(3 phút)</w:t>
      </w:r>
    </w:p>
    <w:p w:rsidR="00061DBE" w:rsidRPr="00B05B81" w:rsidRDefault="00061DBE" w:rsidP="00061DBE">
      <w:pPr>
        <w:rPr>
          <w:sz w:val="28"/>
          <w:szCs w:val="28"/>
        </w:rPr>
      </w:pPr>
      <w:r w:rsidRPr="00B05B81">
        <w:rPr>
          <w:sz w:val="28"/>
          <w:szCs w:val="28"/>
        </w:rPr>
        <w:t>GV đặt câu hỏi:</w:t>
      </w:r>
    </w:p>
    <w:p w:rsidR="00061DBE" w:rsidRPr="00B05B81" w:rsidRDefault="00061DBE" w:rsidP="00061DBE">
      <w:pPr>
        <w:rPr>
          <w:sz w:val="28"/>
          <w:szCs w:val="28"/>
          <w:lang w:val="de-DE"/>
        </w:rPr>
      </w:pPr>
      <w:r w:rsidRPr="00B05B81">
        <w:rPr>
          <w:sz w:val="28"/>
          <w:szCs w:val="28"/>
        </w:rPr>
        <w:t xml:space="preserve"> </w:t>
      </w:r>
      <w:r w:rsidRPr="00B05B81">
        <w:rPr>
          <w:sz w:val="28"/>
          <w:szCs w:val="28"/>
          <w:lang w:val="de-DE"/>
        </w:rPr>
        <w:t>- Phát biểu khái niệm phương trình, định nghĩa hai phương trình tương đương.</w:t>
      </w:r>
    </w:p>
    <w:p w:rsidR="00061DBE" w:rsidRPr="00B05B81" w:rsidRDefault="00061DBE" w:rsidP="00061DBE">
      <w:pPr>
        <w:rPr>
          <w:sz w:val="28"/>
          <w:szCs w:val="28"/>
          <w:lang w:val="de-DE"/>
        </w:rPr>
      </w:pPr>
      <w:r w:rsidRPr="00B05B81">
        <w:rPr>
          <w:sz w:val="28"/>
          <w:szCs w:val="28"/>
          <w:lang w:val="de-DE"/>
        </w:rPr>
        <w:t xml:space="preserve"> - Hai phương trình sau có tương đương với nhau h</w:t>
      </w:r>
      <w:r w:rsidR="002F4898">
        <w:rPr>
          <w:sz w:val="28"/>
          <w:szCs w:val="28"/>
          <w:lang w:val="de-DE"/>
        </w:rPr>
        <w:t xml:space="preserve">ay không </w:t>
      </w:r>
      <w:r w:rsidR="002F4898" w:rsidRPr="002F4898">
        <w:rPr>
          <w:position w:val="-6"/>
          <w:sz w:val="28"/>
          <w:szCs w:val="28"/>
        </w:rPr>
        <w:object w:dxaOrig="980" w:dyaOrig="279">
          <v:shape id="_x0000_i1035" type="#_x0000_t75" style="width:48.75pt;height:13.5pt" o:ole="" fillcolor="window">
            <v:imagedata r:id="rId9" o:title=""/>
          </v:shape>
          <o:OLEObject Type="Embed" ProgID="Equation.DSMT4" ShapeID="_x0000_i1035" DrawAspect="Content" ObjectID="_1603009821" r:id="rId10"/>
        </w:object>
      </w:r>
      <w:r w:rsidR="002F4898">
        <w:rPr>
          <w:sz w:val="28"/>
          <w:szCs w:val="28"/>
          <w:lang w:val="de-DE"/>
        </w:rPr>
        <w:t xml:space="preserve">và </w:t>
      </w:r>
      <w:r w:rsidR="002F4898" w:rsidRPr="002F4898">
        <w:rPr>
          <w:position w:val="-6"/>
          <w:sz w:val="28"/>
          <w:szCs w:val="28"/>
        </w:rPr>
        <w:object w:dxaOrig="1100" w:dyaOrig="279">
          <v:shape id="_x0000_i1036" type="#_x0000_t75" style="width:54.75pt;height:13.5pt" o:ole="" fillcolor="window">
            <v:imagedata r:id="rId11" o:title=""/>
          </v:shape>
          <o:OLEObject Type="Embed" ProgID="Equation.DSMT4" ShapeID="_x0000_i1036" DrawAspect="Content" ObjectID="_1603009822" r:id="rId12"/>
        </w:object>
      </w:r>
    </w:p>
    <w:p w:rsidR="00061DBE" w:rsidRPr="00B05B81" w:rsidRDefault="00061DBE" w:rsidP="00183B8A">
      <w:pPr>
        <w:rPr>
          <w:sz w:val="28"/>
          <w:szCs w:val="28"/>
          <w:lang w:val="de-DE"/>
        </w:rPr>
      </w:pPr>
      <w:r w:rsidRPr="00B05B81">
        <w:rPr>
          <w:sz w:val="28"/>
          <w:szCs w:val="28"/>
          <w:lang w:val="de-DE"/>
        </w:rPr>
        <w:lastRenderedPageBreak/>
        <w:t>HS: 1 Hs lên bảng trả lời.</w:t>
      </w:r>
    </w:p>
    <w:p w:rsidR="00061DBE" w:rsidRPr="00B05B81" w:rsidRDefault="00061DBE" w:rsidP="00183B8A">
      <w:pPr>
        <w:rPr>
          <w:sz w:val="28"/>
          <w:szCs w:val="28"/>
          <w:lang w:val="de-DE"/>
        </w:rPr>
      </w:pPr>
      <w:r w:rsidRPr="00B05B81">
        <w:rPr>
          <w:sz w:val="28"/>
          <w:szCs w:val="28"/>
          <w:lang w:val="de-DE"/>
        </w:rPr>
        <w:t>GV: Nhận xét, cho điểm HS.</w:t>
      </w:r>
    </w:p>
    <w:p w:rsidR="00061DBE" w:rsidRPr="00E81D32" w:rsidRDefault="00061DBE" w:rsidP="00183B8A">
      <w:pPr>
        <w:rPr>
          <w:i/>
          <w:sz w:val="28"/>
          <w:szCs w:val="28"/>
        </w:rPr>
      </w:pPr>
      <w:r w:rsidRPr="00E81D32">
        <w:rPr>
          <w:i/>
          <w:sz w:val="28"/>
          <w:szCs w:val="28"/>
          <w:lang w:val="de-DE"/>
        </w:rPr>
        <w:t>3. Nội dung bài mới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3"/>
        <w:gridCol w:w="3161"/>
        <w:gridCol w:w="3530"/>
      </w:tblGrid>
      <w:tr w:rsidR="00183B8A" w:rsidRPr="00B05B81" w:rsidTr="00C350AB">
        <w:tc>
          <w:tcPr>
            <w:tcW w:w="3163" w:type="dxa"/>
          </w:tcPr>
          <w:p w:rsidR="00183B8A" w:rsidRPr="00B05B81" w:rsidRDefault="00183B8A" w:rsidP="00F00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Hoạt động của GV</w:t>
            </w:r>
          </w:p>
        </w:tc>
        <w:tc>
          <w:tcPr>
            <w:tcW w:w="3161" w:type="dxa"/>
          </w:tcPr>
          <w:p w:rsidR="00183B8A" w:rsidRPr="00B05B81" w:rsidRDefault="00183B8A" w:rsidP="00F00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Hoạt động của HS</w:t>
            </w:r>
          </w:p>
        </w:tc>
        <w:tc>
          <w:tcPr>
            <w:tcW w:w="3530" w:type="dxa"/>
          </w:tcPr>
          <w:p w:rsidR="00183B8A" w:rsidRPr="00B05B81" w:rsidRDefault="00183B8A" w:rsidP="00F00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Nội dung</w:t>
            </w:r>
          </w:p>
        </w:tc>
      </w:tr>
      <w:tr w:rsidR="00183B8A" w:rsidRPr="00B05B81" w:rsidTr="00C350AB">
        <w:tc>
          <w:tcPr>
            <w:tcW w:w="9854" w:type="dxa"/>
            <w:gridSpan w:val="3"/>
          </w:tcPr>
          <w:p w:rsidR="00183B8A" w:rsidRPr="00B05B81" w:rsidRDefault="00183B8A" w:rsidP="00E81D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A. Hoạt động khởi độ</w:t>
            </w:r>
            <w:r w:rsidR="004173B7"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ng (3</w:t>
            </w:r>
            <w:r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phút)</w:t>
            </w:r>
          </w:p>
          <w:p w:rsidR="00183B8A" w:rsidRPr="00B05B81" w:rsidRDefault="00183B8A" w:rsidP="00E81D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Mục tiêu:</w:t>
            </w: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61DBE"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Tạo hứng thú, động cơ để HS tiếp nhận bài mới.</w:t>
            </w:r>
          </w:p>
          <w:p w:rsidR="00183B8A" w:rsidRPr="00B05B81" w:rsidRDefault="00183B8A" w:rsidP="00E81D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Phương pháp:</w:t>
            </w: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61DBE"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Thuyết trình, trực quan.</w:t>
            </w:r>
          </w:p>
        </w:tc>
      </w:tr>
      <w:tr w:rsidR="00183B8A" w:rsidRPr="00B05B81" w:rsidTr="00C350AB">
        <w:tc>
          <w:tcPr>
            <w:tcW w:w="3163" w:type="dxa"/>
          </w:tcPr>
          <w:p w:rsidR="00183B8A" w:rsidRPr="00B05B81" w:rsidRDefault="00061DBE" w:rsidP="00061DB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GV đặt vấn đề:</w:t>
            </w:r>
          </w:p>
          <w:p w:rsidR="00061DBE" w:rsidRPr="00B05B81" w:rsidRDefault="00061DBE" w:rsidP="00061DB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05B8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Ta thấy hai phương trình sau có gì khác nhau:</w:t>
            </w:r>
          </w:p>
          <w:p w:rsidR="00061DBE" w:rsidRPr="00B05B81" w:rsidRDefault="00061DBE" w:rsidP="00061DB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05B8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 </w:t>
            </w:r>
            <w:r w:rsidR="002F4898" w:rsidRPr="002F4898">
              <w:rPr>
                <w:position w:val="-6"/>
                <w:sz w:val="28"/>
                <w:szCs w:val="28"/>
              </w:rPr>
              <w:object w:dxaOrig="1100" w:dyaOrig="279">
                <v:shape id="_x0000_i1037" type="#_x0000_t75" style="width:54.75pt;height:13.5pt" o:ole="" fillcolor="window">
                  <v:imagedata r:id="rId13" o:title=""/>
                </v:shape>
                <o:OLEObject Type="Embed" ProgID="Equation.DSMT4" ShapeID="_x0000_i1037" DrawAspect="Content" ObjectID="_1603009823" r:id="rId14"/>
              </w:object>
            </w:r>
            <w:r w:rsidRPr="00B05B8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và </w:t>
            </w:r>
            <w:r w:rsidR="002F4898" w:rsidRPr="002F4898">
              <w:rPr>
                <w:position w:val="-6"/>
                <w:sz w:val="28"/>
                <w:szCs w:val="28"/>
              </w:rPr>
              <w:object w:dxaOrig="1219" w:dyaOrig="380">
                <v:shape id="_x0000_i1038" type="#_x0000_t75" style="width:60.75pt;height:18.75pt" o:ole="" fillcolor="window">
                  <v:imagedata r:id="rId15" o:title=""/>
                </v:shape>
                <o:OLEObject Type="Embed" ProgID="Equation.DSMT4" ShapeID="_x0000_i1038" DrawAspect="Content" ObjectID="_1603009824" r:id="rId16"/>
              </w:object>
            </w:r>
          </w:p>
          <w:p w:rsidR="00061DBE" w:rsidRPr="00B05B81" w:rsidRDefault="00061DBE" w:rsidP="00061DB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05B8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- GV: Phương trình có dạng như phương trình </w:t>
            </w:r>
          </w:p>
          <w:p w:rsidR="00061DBE" w:rsidRPr="00B05B81" w:rsidRDefault="002F4898" w:rsidP="00061DB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2F4898">
              <w:rPr>
                <w:position w:val="-6"/>
                <w:sz w:val="28"/>
                <w:szCs w:val="28"/>
              </w:rPr>
              <w:object w:dxaOrig="1100" w:dyaOrig="279">
                <v:shape id="_x0000_i1039" type="#_x0000_t75" style="width:54.75pt;height:13.5pt" o:ole="" fillcolor="window">
                  <v:imagedata r:id="rId17" o:title=""/>
                </v:shape>
                <o:OLEObject Type="Embed" ProgID="Equation.DSMT4" ShapeID="_x0000_i1039" DrawAspect="Content" ObjectID="_1603009826" r:id="rId18"/>
              </w:object>
            </w:r>
            <w:r w:rsidR="00061DBE" w:rsidRPr="00B05B8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còn gọi là phương trình gì ? Cách giải của nó như thế nào? Đó là nội dung bài học hôm nay.</w:t>
            </w:r>
          </w:p>
          <w:p w:rsidR="00061DBE" w:rsidRDefault="00E81D32" w:rsidP="00061DB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“</w:t>
            </w:r>
            <w:r w:rsidR="004173B7" w:rsidRPr="00B05B81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Phương trình bậc nhất một ẩn và cách giải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”.</w:t>
            </w:r>
          </w:p>
          <w:p w:rsidR="000E625C" w:rsidRPr="000E625C" w:rsidRDefault="000E625C" w:rsidP="00061DB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161" w:type="dxa"/>
          </w:tcPr>
          <w:p w:rsidR="00061DBE" w:rsidRPr="00B05B81" w:rsidRDefault="00061DBE" w:rsidP="00F004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 quan sát, nêu nhận xét.</w:t>
            </w:r>
          </w:p>
        </w:tc>
        <w:tc>
          <w:tcPr>
            <w:tcW w:w="3530" w:type="dxa"/>
          </w:tcPr>
          <w:p w:rsidR="00183B8A" w:rsidRPr="00B05B81" w:rsidRDefault="00183B8A" w:rsidP="00F004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83B8A" w:rsidRPr="00B05B81" w:rsidTr="00C350AB">
        <w:tc>
          <w:tcPr>
            <w:tcW w:w="9854" w:type="dxa"/>
            <w:gridSpan w:val="3"/>
          </w:tcPr>
          <w:p w:rsidR="00183B8A" w:rsidRPr="00E81D32" w:rsidRDefault="00E81D32" w:rsidP="00E81D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B. </w:t>
            </w:r>
            <w:r w:rsidR="00183B8A"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Hoạt động hình thành kiến thứ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C350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(24</w:t>
            </w:r>
            <w:r w:rsidR="00FB1F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phút)</w:t>
            </w:r>
          </w:p>
          <w:p w:rsidR="00183B8A" w:rsidRPr="00B05B81" w:rsidRDefault="00183B8A" w:rsidP="00F004A2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Hoạt độ</w:t>
            </w:r>
            <w:r w:rsidR="002D658B"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ng 1: Tìm hiểu định nghĩa phương trình bậc nhất một ẩn</w:t>
            </w:r>
            <w:r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 (</w:t>
            </w:r>
            <w:r w:rsidR="00C350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  <w:r w:rsidR="00E81D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phút)</w:t>
            </w:r>
          </w:p>
          <w:p w:rsidR="00183B8A" w:rsidRPr="00B05B81" w:rsidRDefault="00183B8A" w:rsidP="00F004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Mục tiêu</w:t>
            </w: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="002D658B"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 nắm được khái niệm phương trình bậc nhất một ẩn.</w:t>
            </w:r>
          </w:p>
          <w:p w:rsidR="00183B8A" w:rsidRPr="00B05B81" w:rsidRDefault="00183B8A" w:rsidP="00183B8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Phương pháp:</w:t>
            </w: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D658B"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Trực quan, vấn đáp, giải quyết vấn đề</w:t>
            </w:r>
            <w:r w:rsidR="00FB1F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hoạt động nhóm.</w:t>
            </w:r>
          </w:p>
        </w:tc>
      </w:tr>
      <w:tr w:rsidR="00183B8A" w:rsidRPr="00B05B81" w:rsidTr="00C350AB">
        <w:tc>
          <w:tcPr>
            <w:tcW w:w="3163" w:type="dxa"/>
          </w:tcPr>
          <w:p w:rsidR="00B05B81" w:rsidRPr="00FD348B" w:rsidRDefault="00FD348B" w:rsidP="00FD348B">
            <w:pPr>
              <w:rPr>
                <w:sz w:val="28"/>
                <w:szCs w:val="28"/>
                <w:lang w:val="en-US"/>
              </w:rPr>
            </w:pPr>
            <w:r w:rsidRPr="00FD348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A60360" w:rsidRPr="00FD348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A60360" w:rsidRPr="00FD34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 w:rsidR="00B05B81" w:rsidRPr="00FD348B">
              <w:rPr>
                <w:rFonts w:ascii="Times New Roman" w:hAnsi="Times New Roman" w:cs="Times New Roman"/>
                <w:sz w:val="28"/>
                <w:szCs w:val="28"/>
              </w:rPr>
              <w:t xml:space="preserve"> Giới thiệu định nghĩa phương trình bậc nhất một ẩn SGK tr7</w:t>
            </w:r>
          </w:p>
          <w:p w:rsidR="00A60360" w:rsidRPr="00A60360" w:rsidRDefault="00A60360" w:rsidP="00A60360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A6036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Hoạt động cá nhân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:</w:t>
            </w:r>
          </w:p>
          <w:p w:rsidR="00B05B81" w:rsidRPr="00FB1F0E" w:rsidRDefault="00FD348B" w:rsidP="00A603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348B"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A60360" w:rsidRPr="00FD34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GV: Đưa ra 3 v</w:t>
            </w:r>
            <w:r w:rsidR="00B05B81" w:rsidRPr="00FD348B">
              <w:rPr>
                <w:rFonts w:ascii="Times New Roman" w:hAnsi="Times New Roman" w:cs="Times New Roman"/>
                <w:sz w:val="28"/>
                <w:szCs w:val="28"/>
              </w:rPr>
              <w:t xml:space="preserve">í dụ </w:t>
            </w:r>
            <w:r w:rsidR="00A60360" w:rsidRPr="00FD34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về </w:t>
            </w:r>
            <w:r w:rsidR="00B05B81" w:rsidRPr="00FD348B">
              <w:rPr>
                <w:rFonts w:ascii="Times New Roman" w:hAnsi="Times New Roman" w:cs="Times New Roman"/>
                <w:sz w:val="28"/>
                <w:szCs w:val="28"/>
              </w:rPr>
              <w:t>phương trình bậc nhất một ẩn :</w:t>
            </w:r>
          </w:p>
          <w:p w:rsidR="00B05B81" w:rsidRPr="00FB1F0E" w:rsidRDefault="00FB1F0E" w:rsidP="00A603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B1F0E">
              <w:rPr>
                <w:rFonts w:ascii="Times New Roman" w:hAnsi="Times New Roman" w:cs="Times New Roman"/>
                <w:position w:val="-64"/>
                <w:sz w:val="28"/>
                <w:szCs w:val="28"/>
                <w:lang w:val="en-US"/>
              </w:rPr>
              <w:object w:dxaOrig="1160" w:dyaOrig="1420">
                <v:shape id="_x0000_i1025" type="#_x0000_t75" style="width:57.75pt;height:70.5pt" o:ole="" fillcolor="window">
                  <v:imagedata r:id="rId19" o:title=""/>
                </v:shape>
                <o:OLEObject Type="Embed" ProgID="Equation.DSMT4" ShapeID="_x0000_i1025" DrawAspect="Content" ObjectID="_1603009827" r:id="rId20"/>
              </w:object>
            </w:r>
          </w:p>
          <w:p w:rsidR="00B05B81" w:rsidRPr="00FD348B" w:rsidRDefault="00FD348B" w:rsidP="00FD34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34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="00B05B81" w:rsidRPr="00FD348B">
              <w:rPr>
                <w:rFonts w:ascii="Times New Roman" w:hAnsi="Times New Roman" w:cs="Times New Roman"/>
                <w:sz w:val="28"/>
                <w:szCs w:val="28"/>
              </w:rPr>
              <w:t>V yêu cầu HS xác định hệ số a và b của phương trình.</w:t>
            </w:r>
          </w:p>
          <w:p w:rsidR="00A60360" w:rsidRPr="00A60360" w:rsidRDefault="00A60360" w:rsidP="00A60360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A6036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Hoạt động nhóm:</w:t>
            </w:r>
          </w:p>
          <w:p w:rsidR="00B05B81" w:rsidRPr="00FD348B" w:rsidRDefault="00FD348B" w:rsidP="00FD348B">
            <w:pPr>
              <w:rPr>
                <w:sz w:val="28"/>
                <w:szCs w:val="28"/>
              </w:rPr>
            </w:pPr>
            <w:r w:rsidRPr="00FD348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A60360" w:rsidRPr="00FD348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A60360" w:rsidRPr="00FD34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="00B05B81" w:rsidRPr="00FD348B">
              <w:rPr>
                <w:rFonts w:ascii="Times New Roman" w:hAnsi="Times New Roman" w:cs="Times New Roman"/>
                <w:sz w:val="28"/>
                <w:szCs w:val="28"/>
              </w:rPr>
              <w:t>Yêu cầu HS</w:t>
            </w:r>
            <w:r w:rsidR="00A60360" w:rsidRPr="00FD34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thảo luận theo nhóm 4 HS</w:t>
            </w:r>
            <w:r w:rsidR="00B05B81" w:rsidRPr="00FD348B">
              <w:rPr>
                <w:rFonts w:ascii="Times New Roman" w:hAnsi="Times New Roman" w:cs="Times New Roman"/>
                <w:sz w:val="28"/>
                <w:szCs w:val="28"/>
              </w:rPr>
              <w:t xml:space="preserve"> làm </w:t>
            </w:r>
            <w:r w:rsidR="00B05B81" w:rsidRPr="00FD34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bài tập 7 tr10 SGK</w:t>
            </w:r>
          </w:p>
          <w:p w:rsidR="00B05B81" w:rsidRPr="00B05B81" w:rsidRDefault="00B05B81" w:rsidP="00A603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Hãy chỉ ra các phương trình bậc nhất một ẩn trong các phương trình sau </w:t>
            </w:r>
          </w:p>
          <w:p w:rsidR="00B05B81" w:rsidRPr="00B05B81" w:rsidRDefault="00B05B81" w:rsidP="00C350A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C350AB" w:rsidRPr="00C350AB">
              <w:rPr>
                <w:rFonts w:ascii="Times New Roman" w:hAnsi="Times New Roman" w:cs="Times New Roman"/>
                <w:position w:val="-84"/>
                <w:sz w:val="28"/>
                <w:szCs w:val="28"/>
                <w:lang w:val="en-US"/>
              </w:rPr>
              <w:object w:dxaOrig="1300" w:dyaOrig="1880">
                <v:shape id="_x0000_i1040" type="#_x0000_t75" style="width:64.5pt;height:93pt" o:ole="" fillcolor="window">
                  <v:imagedata r:id="rId21" o:title=""/>
                </v:shape>
                <o:OLEObject Type="Embed" ProgID="Equation.DSMT4" ShapeID="_x0000_i1040" DrawAspect="Content" ObjectID="_1603009828" r:id="rId22"/>
              </w:object>
            </w:r>
          </w:p>
          <w:p w:rsidR="00183B8A" w:rsidRDefault="00B05B81" w:rsidP="00A603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Hãy giải thích tại sao phương trình b và c không phải là phương trình bậc nhất một ẩn.</w:t>
            </w:r>
          </w:p>
          <w:p w:rsidR="00FD348B" w:rsidRPr="00FD348B" w:rsidRDefault="00FD348B" w:rsidP="00FD34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348B"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GV: nhận xét.</w:t>
            </w:r>
          </w:p>
        </w:tc>
        <w:tc>
          <w:tcPr>
            <w:tcW w:w="3161" w:type="dxa"/>
          </w:tcPr>
          <w:p w:rsidR="00A60360" w:rsidRDefault="00A60360" w:rsidP="00A603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HS theo dõi, ghi chép.</w:t>
            </w:r>
          </w:p>
          <w:p w:rsidR="00A60360" w:rsidRDefault="00A60360" w:rsidP="00A603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60360" w:rsidRDefault="00A60360" w:rsidP="00A603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60360" w:rsidRDefault="00A60360" w:rsidP="00A603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60360" w:rsidRDefault="00A60360" w:rsidP="00A603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60360" w:rsidRDefault="00A60360" w:rsidP="00A603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60360" w:rsidRPr="00A60360" w:rsidRDefault="00A60360" w:rsidP="00A603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A60360">
              <w:rPr>
                <w:rFonts w:ascii="Times New Roman" w:hAnsi="Times New Roman" w:cs="Times New Roman"/>
                <w:sz w:val="28"/>
                <w:szCs w:val="28"/>
              </w:rPr>
              <w:t xml:space="preserve">: Phát biểu </w:t>
            </w:r>
          </w:p>
          <w:p w:rsidR="00A60360" w:rsidRDefault="00A60360" w:rsidP="00A603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C7917" w:rsidRDefault="006C7917" w:rsidP="00A603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C7917" w:rsidRDefault="006C7917" w:rsidP="00A603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C7917" w:rsidRDefault="006C7917" w:rsidP="00A603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C7917" w:rsidRPr="006C7917" w:rsidRDefault="006C7917" w:rsidP="00A603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60360" w:rsidRPr="00A60360" w:rsidRDefault="00A60360" w:rsidP="00A60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360" w:rsidRDefault="00A60360" w:rsidP="00A603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350AB" w:rsidRDefault="00C350AB" w:rsidP="00A603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D348B" w:rsidRDefault="00FD348B" w:rsidP="00FD34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D348B" w:rsidRDefault="00FD348B" w:rsidP="00FD34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 thảo luận theo nhóm</w:t>
            </w:r>
          </w:p>
          <w:p w:rsidR="00FD348B" w:rsidRDefault="00FD348B" w:rsidP="00FD34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350AB" w:rsidRDefault="00C350AB" w:rsidP="00FD34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350AB" w:rsidRDefault="00C350AB" w:rsidP="00FD34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D348B" w:rsidRPr="00FD348B" w:rsidRDefault="00FD348B" w:rsidP="00FD3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Đại diện 1 nhóm</w:t>
            </w:r>
            <w:r w:rsidRPr="00FD348B">
              <w:rPr>
                <w:rFonts w:ascii="Times New Roman" w:hAnsi="Times New Roman" w:cs="Times New Roman"/>
                <w:sz w:val="28"/>
                <w:szCs w:val="28"/>
              </w:rPr>
              <w:t xml:space="preserve"> trả lời :</w:t>
            </w:r>
          </w:p>
          <w:p w:rsidR="00FD348B" w:rsidRPr="00FD348B" w:rsidRDefault="00FD348B" w:rsidP="00FD3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8B">
              <w:rPr>
                <w:rFonts w:ascii="Times New Roman" w:hAnsi="Times New Roman" w:cs="Times New Roman"/>
                <w:sz w:val="28"/>
                <w:szCs w:val="28"/>
              </w:rPr>
              <w:t xml:space="preserve">Các phương trình bậc nhất một ẩn : </w:t>
            </w:r>
          </w:p>
          <w:p w:rsidR="00FD348B" w:rsidRDefault="00C350AB" w:rsidP="00FD348B">
            <w:pPr>
              <w:jc w:val="both"/>
              <w:rPr>
                <w:rFonts w:ascii="Times New Roman" w:hAnsi="Times New Roman" w:cs="Times New Roman"/>
                <w:position w:val="-64"/>
                <w:sz w:val="28"/>
                <w:szCs w:val="28"/>
                <w:lang w:val="en-US"/>
              </w:rPr>
            </w:pPr>
            <w:r w:rsidRPr="00C350AB">
              <w:rPr>
                <w:rFonts w:ascii="Times New Roman" w:hAnsi="Times New Roman" w:cs="Times New Roman"/>
                <w:position w:val="-50"/>
                <w:sz w:val="28"/>
                <w:szCs w:val="28"/>
                <w:lang w:val="en-US"/>
              </w:rPr>
              <w:object w:dxaOrig="1219" w:dyaOrig="1120">
                <v:shape id="_x0000_i1041" type="#_x0000_t75" style="width:60.75pt;height:55.5pt" o:ole="" fillcolor="window">
                  <v:imagedata r:id="rId23" o:title=""/>
                </v:shape>
                <o:OLEObject Type="Embed" ProgID="Equation.DSMT4" ShapeID="_x0000_i1041" DrawAspect="Content" ObjectID="_1603009829" r:id="rId24"/>
              </w:object>
            </w:r>
          </w:p>
          <w:p w:rsidR="00C350AB" w:rsidRPr="00FD348B" w:rsidRDefault="00C350AB" w:rsidP="00FD3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48B" w:rsidRPr="00FD348B" w:rsidRDefault="00FD348B" w:rsidP="00FD34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8B">
              <w:rPr>
                <w:rFonts w:ascii="Times New Roman" w:hAnsi="Times New Roman" w:cs="Times New Roman"/>
                <w:sz w:val="28"/>
                <w:szCs w:val="28"/>
              </w:rPr>
              <w:t>Phương trình</w:t>
            </w:r>
            <w:r w:rsidR="000E6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E625C" w:rsidRPr="002F4898">
              <w:rPr>
                <w:position w:val="-6"/>
                <w:sz w:val="28"/>
                <w:szCs w:val="28"/>
              </w:rPr>
              <w:object w:dxaOrig="1100" w:dyaOrig="380">
                <v:shape id="_x0000_i1049" type="#_x0000_t75" style="width:54.75pt;height:18.75pt" o:ole="" fillcolor="window">
                  <v:imagedata r:id="rId25" o:title=""/>
                </v:shape>
                <o:OLEObject Type="Embed" ProgID="Equation.DSMT4" ShapeID="_x0000_i1049" DrawAspect="Content" ObjectID="_1603009830" r:id="rId26"/>
              </w:object>
            </w:r>
            <w:r w:rsidRPr="00FD348B">
              <w:rPr>
                <w:rFonts w:ascii="Times New Roman" w:hAnsi="Times New Roman" w:cs="Times New Roman"/>
                <w:sz w:val="28"/>
                <w:szCs w:val="28"/>
              </w:rPr>
              <w:t xml:space="preserve"> không có dạng </w:t>
            </w:r>
            <w:r w:rsidR="000E625C" w:rsidRPr="002F4898">
              <w:rPr>
                <w:position w:val="-6"/>
                <w:sz w:val="28"/>
                <w:szCs w:val="28"/>
              </w:rPr>
              <w:object w:dxaOrig="1100" w:dyaOrig="279">
                <v:shape id="_x0000_i1050" type="#_x0000_t75" style="width:54.75pt;height:13.5pt" o:ole="" fillcolor="window">
                  <v:imagedata r:id="rId27" o:title=""/>
                </v:shape>
                <o:OLEObject Type="Embed" ProgID="Equation.DSMT4" ShapeID="_x0000_i1050" DrawAspect="Content" ObjectID="_1603009831" r:id="rId28"/>
              </w:object>
            </w:r>
          </w:p>
          <w:p w:rsidR="00FD348B" w:rsidRPr="00FD348B" w:rsidRDefault="00FD348B" w:rsidP="00FD34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348B">
              <w:rPr>
                <w:rFonts w:ascii="Times New Roman" w:hAnsi="Times New Roman" w:cs="Times New Roman"/>
                <w:sz w:val="28"/>
                <w:szCs w:val="28"/>
              </w:rPr>
              <w:t xml:space="preserve">Phương trình </w:t>
            </w:r>
            <w:r w:rsidR="000E625C" w:rsidRPr="002F4898">
              <w:rPr>
                <w:position w:val="-6"/>
                <w:sz w:val="28"/>
                <w:szCs w:val="28"/>
              </w:rPr>
              <w:object w:dxaOrig="1100" w:dyaOrig="279">
                <v:shape id="_x0000_i1051" type="#_x0000_t75" style="width:54.75pt;height:13.5pt" o:ole="" fillcolor="window">
                  <v:imagedata r:id="rId29" o:title=""/>
                </v:shape>
                <o:OLEObject Type="Embed" ProgID="Equation.DSMT4" ShapeID="_x0000_i1051" DrawAspect="Content" ObjectID="_1603009832" r:id="rId30"/>
              </w:object>
            </w:r>
            <w:r w:rsidRPr="00FD348B">
              <w:rPr>
                <w:rFonts w:ascii="Times New Roman" w:hAnsi="Times New Roman" w:cs="Times New Roman"/>
                <w:sz w:val="28"/>
                <w:szCs w:val="28"/>
              </w:rPr>
              <w:t>tuy có dạng</w:t>
            </w:r>
            <w:r w:rsidR="000E6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E625C" w:rsidRPr="002F4898">
              <w:rPr>
                <w:position w:val="-6"/>
                <w:sz w:val="28"/>
                <w:szCs w:val="28"/>
              </w:rPr>
              <w:object w:dxaOrig="1100" w:dyaOrig="279">
                <v:shape id="_x0000_i1052" type="#_x0000_t75" style="width:54.75pt;height:13.5pt" o:ole="" fillcolor="window">
                  <v:imagedata r:id="rId27" o:title=""/>
                </v:shape>
                <o:OLEObject Type="Embed" ProgID="Equation.DSMT4" ShapeID="_x0000_i1052" DrawAspect="Content" ObjectID="_1603009833" r:id="rId31"/>
              </w:object>
            </w:r>
            <w:r w:rsidRPr="00FD348B">
              <w:rPr>
                <w:rFonts w:ascii="Times New Roman" w:hAnsi="Times New Roman" w:cs="Times New Roman"/>
                <w:sz w:val="28"/>
                <w:szCs w:val="28"/>
              </w:rPr>
              <w:t xml:space="preserve"> nhưng a = 0 không thoả m</w:t>
            </w:r>
            <w:r w:rsidR="00C745D5">
              <w:rPr>
                <w:rFonts w:ascii="Times New Roman" w:hAnsi="Times New Roman" w:cs="Times New Roman"/>
                <w:sz w:val="28"/>
                <w:szCs w:val="28"/>
              </w:rPr>
              <w:t>ã</w:t>
            </w:r>
            <w:r w:rsidRPr="00FD348B">
              <w:rPr>
                <w:rFonts w:ascii="Times New Roman" w:hAnsi="Times New Roman" w:cs="Times New Roman"/>
                <w:sz w:val="28"/>
                <w:szCs w:val="28"/>
              </w:rPr>
              <w:t xml:space="preserve">n điều kiện a </w:t>
            </w:r>
            <w:r w:rsidRPr="00FD348B">
              <w:rPr>
                <w:rFonts w:ascii="Times New Roman" w:hAnsi="Times New Roman" w:cs="Times New Roman"/>
                <w:sz w:val="28"/>
                <w:szCs w:val="28"/>
              </w:rPr>
              <w:sym w:font="Symbol" w:char="F0B9"/>
            </w:r>
            <w:r w:rsidRPr="00FD348B">
              <w:rPr>
                <w:rFonts w:ascii="Times New Roman" w:hAnsi="Times New Roman" w:cs="Times New Roman"/>
                <w:sz w:val="28"/>
                <w:szCs w:val="28"/>
              </w:rPr>
              <w:t xml:space="preserve"> 0.</w:t>
            </w:r>
          </w:p>
          <w:p w:rsidR="00183B8A" w:rsidRPr="000E625C" w:rsidRDefault="00183B8A" w:rsidP="00A603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30" w:type="dxa"/>
          </w:tcPr>
          <w:p w:rsidR="00A60360" w:rsidRPr="00A60360" w:rsidRDefault="00A60360" w:rsidP="00A60360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6036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Pr="00A603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. </w:t>
            </w:r>
            <w:r w:rsidRPr="00A60360">
              <w:rPr>
                <w:rFonts w:ascii="Times New Roman" w:hAnsi="Times New Roman" w:cs="Times New Roman"/>
                <w:b/>
                <w:sz w:val="28"/>
                <w:szCs w:val="28"/>
              </w:rPr>
              <w:t>Định nghĩa phương trình bậc nhất một ẩ</w:t>
            </w:r>
            <w:r w:rsidRPr="00A603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</w:p>
          <w:p w:rsidR="00A60360" w:rsidRPr="00A60360" w:rsidRDefault="00A60360" w:rsidP="00A6036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  <w:p w:rsidR="00FD348B" w:rsidRDefault="00FD348B" w:rsidP="00A60360">
            <w:pPr>
              <w:pStyle w:val="BodyText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A60360" w:rsidRPr="00A60360">
              <w:rPr>
                <w:rFonts w:ascii="Times New Roman" w:hAnsi="Times New Roman" w:cs="Times New Roman"/>
                <w:sz w:val="28"/>
                <w:szCs w:val="28"/>
              </w:rPr>
              <w:t xml:space="preserve">Phương trình dạng </w:t>
            </w:r>
          </w:p>
          <w:p w:rsidR="00A60360" w:rsidRPr="00FD348B" w:rsidRDefault="00A60360" w:rsidP="00A60360">
            <w:pPr>
              <w:pStyle w:val="BodyText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60360">
              <w:rPr>
                <w:rFonts w:ascii="Times New Roman" w:hAnsi="Times New Roman" w:cs="Times New Roman"/>
                <w:sz w:val="28"/>
                <w:szCs w:val="28"/>
              </w:rPr>
              <w:t xml:space="preserve">ax + b = 0, với a và b là hai số đã cho và a </w:t>
            </w:r>
            <w:r w:rsidRPr="00A60360">
              <w:rPr>
                <w:rFonts w:ascii="Times New Roman" w:hAnsi="Times New Roman" w:cs="Times New Roman"/>
                <w:sz w:val="28"/>
                <w:szCs w:val="28"/>
              </w:rPr>
              <w:sym w:font="Symbol" w:char="F0B9"/>
            </w:r>
            <w:r w:rsidRPr="00A60360">
              <w:rPr>
                <w:rFonts w:ascii="Times New Roman" w:hAnsi="Times New Roman" w:cs="Times New Roman"/>
                <w:sz w:val="28"/>
                <w:szCs w:val="28"/>
              </w:rPr>
              <w:t xml:space="preserve"> 0, được gọi là phương trình bậc nhất một ẩn.</w:t>
            </w:r>
          </w:p>
          <w:p w:rsidR="00183B8A" w:rsidRDefault="00183B8A" w:rsidP="00F004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D348B" w:rsidRDefault="00FD348B" w:rsidP="00F004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D348B" w:rsidRDefault="00FD348B" w:rsidP="00FD34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348B">
              <w:rPr>
                <w:sz w:val="28"/>
                <w:szCs w:val="28"/>
                <w:lang w:val="en-US"/>
              </w:rPr>
              <w:t>*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Ví dụ:</w:t>
            </w:r>
          </w:p>
          <w:p w:rsidR="00FD348B" w:rsidRDefault="00FB1F0E" w:rsidP="00FD348B">
            <w:pPr>
              <w:rPr>
                <w:rFonts w:ascii="Times New Roman" w:hAnsi="Times New Roman" w:cs="Times New Roman"/>
                <w:position w:val="-64"/>
                <w:sz w:val="28"/>
                <w:szCs w:val="28"/>
                <w:lang w:val="en-US"/>
              </w:rPr>
            </w:pPr>
            <w:r w:rsidRPr="00FB1F0E">
              <w:rPr>
                <w:rFonts w:ascii="Times New Roman" w:hAnsi="Times New Roman" w:cs="Times New Roman"/>
                <w:position w:val="-64"/>
                <w:sz w:val="28"/>
                <w:szCs w:val="28"/>
                <w:lang w:val="en-US"/>
              </w:rPr>
              <w:object w:dxaOrig="1160" w:dyaOrig="1420">
                <v:shape id="_x0000_i1026" type="#_x0000_t75" style="width:57.75pt;height:70.5pt" o:ole="" fillcolor="window">
                  <v:imagedata r:id="rId19" o:title=""/>
                </v:shape>
                <o:OLEObject Type="Embed" ProgID="Equation.DSMT4" ShapeID="_x0000_i1026" DrawAspect="Content" ObjectID="_1603009834" r:id="rId32"/>
              </w:object>
            </w:r>
          </w:p>
          <w:p w:rsidR="000E625C" w:rsidRDefault="000E625C" w:rsidP="00FD34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D348B" w:rsidRPr="00FD348B" w:rsidRDefault="00FD348B" w:rsidP="00FD348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 Bài 7/ tr10/SGK</w:t>
            </w:r>
          </w:p>
        </w:tc>
      </w:tr>
      <w:tr w:rsidR="00183B8A" w:rsidRPr="00B05B81" w:rsidTr="00C350AB">
        <w:tc>
          <w:tcPr>
            <w:tcW w:w="9854" w:type="dxa"/>
            <w:gridSpan w:val="3"/>
          </w:tcPr>
          <w:p w:rsidR="00183B8A" w:rsidRPr="00B05B81" w:rsidRDefault="00183B8A" w:rsidP="00F004A2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Hoạt động 2:</w:t>
            </w:r>
            <w:r w:rsidR="00FD348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Hai quy tắc biến đổi phương trình</w:t>
            </w:r>
            <w:r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</w:t>
            </w:r>
            <w:r w:rsidR="00C350A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C350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</w:t>
            </w:r>
            <w:r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phút)</w:t>
            </w:r>
          </w:p>
          <w:p w:rsidR="00183B8A" w:rsidRPr="00C745D5" w:rsidRDefault="00183B8A" w:rsidP="00F00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B8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Mục tiêu:</w:t>
            </w: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C745D5">
              <w:rPr>
                <w:rFonts w:ascii="Times New Roman" w:hAnsi="Times New Roman" w:cs="Times New Roman"/>
                <w:sz w:val="28"/>
                <w:szCs w:val="28"/>
              </w:rPr>
              <w:t>HS nắm được quy tắc chuyển vế, quy tắc nhân với một số khi biến đổi phương trình.</w:t>
            </w:r>
          </w:p>
          <w:p w:rsidR="00183B8A" w:rsidRPr="00C745D5" w:rsidRDefault="00183B8A" w:rsidP="0018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B8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Phương pháp:</w:t>
            </w: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C745D5">
              <w:rPr>
                <w:rFonts w:ascii="Times New Roman" w:hAnsi="Times New Roman" w:cs="Times New Roman"/>
                <w:sz w:val="28"/>
                <w:szCs w:val="28"/>
              </w:rPr>
              <w:t>Vấn đáp, giải quyết vấn đề</w:t>
            </w:r>
          </w:p>
        </w:tc>
      </w:tr>
      <w:tr w:rsidR="00183B8A" w:rsidRPr="00B05B81" w:rsidTr="00C350AB">
        <w:tc>
          <w:tcPr>
            <w:tcW w:w="3163" w:type="dxa"/>
          </w:tcPr>
          <w:p w:rsidR="00691C2E" w:rsidRPr="00507030" w:rsidRDefault="00507030" w:rsidP="0050703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070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GV: Yêu cầu HS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 phát biểu qu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 tắc chuyển vế trong đẳng thức 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đã được học.</w:t>
            </w:r>
          </w:p>
          <w:p w:rsidR="00691C2E" w:rsidRPr="00507030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Pr="00507030" w:rsidRDefault="00507030" w:rsidP="00507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070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GV: Giới thiệu v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>ới phương trình ta cũng có thể làm tương tự.</w:t>
            </w:r>
          </w:p>
          <w:p w:rsidR="00691C2E" w:rsidRPr="00507030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Chẳng hạng đối với PT:   </w:t>
            </w:r>
            <w:r w:rsidR="00C350AB" w:rsidRPr="002F4898">
              <w:rPr>
                <w:position w:val="-6"/>
                <w:sz w:val="28"/>
                <w:szCs w:val="28"/>
              </w:rPr>
              <w:object w:dxaOrig="980" w:dyaOrig="279">
                <v:shape id="_x0000_i1042" type="#_x0000_t75" style="width:48.75pt;height:13.5pt" o:ole="" fillcolor="window">
                  <v:imagedata r:id="rId33" o:title=""/>
                </v:shape>
                <o:OLEObject Type="Embed" ProgID="Equation.DSMT4" ShapeID="_x0000_i1042" DrawAspect="Content" ObjectID="_1603009835" r:id="rId34"/>
              </w:object>
            </w: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ta chuyển hạng tử +2 từ vế trái sang vế phải và đổi dấu thành </w:t>
            </w:r>
            <w:r w:rsidRPr="00507030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2, ta được x = </w:t>
            </w:r>
            <w:r w:rsidRPr="00507030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91C2E" w:rsidRPr="00507030" w:rsidRDefault="00507030" w:rsidP="00507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070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GV: 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>Hãy phát biểu qu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 tắc chuyển vế khi biến đổ</w:t>
            </w:r>
            <w:r w:rsidR="00FD084E" w:rsidRPr="00507030">
              <w:rPr>
                <w:rFonts w:ascii="Times New Roman" w:hAnsi="Times New Roman" w:cs="Times New Roman"/>
                <w:sz w:val="28"/>
                <w:szCs w:val="28"/>
              </w:rPr>
              <w:t>i phương trình.</w:t>
            </w:r>
          </w:p>
          <w:p w:rsidR="00691C2E" w:rsidRPr="00507030" w:rsidRDefault="00507030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>GV yêu cầu HS nhắc lại</w:t>
            </w:r>
          </w:p>
          <w:p w:rsidR="00691C2E" w:rsidRPr="00507030" w:rsidRDefault="00507030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GV cho HS làm 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  <w:bdr w:val="single" w:sz="4" w:space="0" w:color="auto"/>
              </w:rPr>
              <w:t>? 1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 SGK</w:t>
            </w:r>
          </w:p>
          <w:p w:rsidR="00691C2E" w:rsidRPr="00507030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Gọi một HS lên bảng làm </w:t>
            </w:r>
          </w:p>
          <w:p w:rsidR="00691C2E" w:rsidRPr="00507030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Pr="00507030" w:rsidRDefault="00507030" w:rsidP="00507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070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GV: Yêu cầu HS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 nhắc lại qu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 tắc nhân trong một đẳng thứ</w:t>
            </w:r>
            <w:r w:rsidR="00FD084E" w:rsidRPr="00507030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691C2E" w:rsidRPr="00507030" w:rsidRDefault="00507030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0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>GV đối với phương trình ta cũng có thể làm tương tự.</w:t>
            </w:r>
          </w:p>
          <w:p w:rsidR="00691C2E" w:rsidRPr="00507030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>Ví dụ : Đối với phương trình</w:t>
            </w:r>
            <w:r w:rsidR="00C350AB" w:rsidRPr="002F4898">
              <w:rPr>
                <w:position w:val="-6"/>
                <w:sz w:val="28"/>
                <w:szCs w:val="28"/>
              </w:rPr>
              <w:object w:dxaOrig="740" w:dyaOrig="279">
                <v:shape id="_x0000_i1043" type="#_x0000_t75" style="width:36.75pt;height:13.5pt" o:ole="" fillcolor="window">
                  <v:imagedata r:id="rId35" o:title=""/>
                </v:shape>
                <o:OLEObject Type="Embed" ProgID="Equation.DSMT4" ShapeID="_x0000_i1043" DrawAspect="Content" ObjectID="_1603009836" r:id="rId36"/>
              </w:object>
            </w: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, nhân hai vế với </w:t>
            </w:r>
            <w:r w:rsidRPr="00507030">
              <w:rPr>
                <w:rFonts w:ascii="Times New Roman" w:hAnsi="Times New Roman" w:cs="Times New Roman"/>
                <w:position w:val="-26"/>
                <w:sz w:val="28"/>
                <w:szCs w:val="28"/>
                <w:lang w:val="en-US"/>
              </w:rPr>
              <w:object w:dxaOrig="240" w:dyaOrig="680">
                <v:shape id="_x0000_i1027" type="#_x0000_t75" style="width:12pt;height:33.75pt" o:ole="" fillcolor="window">
                  <v:imagedata r:id="rId37" o:title=""/>
                </v:shape>
                <o:OLEObject Type="Embed" ProgID="Equation.DSMT4" ShapeID="_x0000_i1027" DrawAspect="Content" ObjectID="_1603009837" r:id="rId38"/>
              </w:object>
            </w: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>, ta được x = 3</w:t>
            </w:r>
          </w:p>
          <w:p w:rsidR="00691C2E" w:rsidRPr="00507030" w:rsidRDefault="00507030" w:rsidP="0050703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>GV cho HS phát biểu qu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 tắc nhân với một số.</w:t>
            </w:r>
          </w:p>
          <w:p w:rsidR="00691C2E" w:rsidRPr="00507030" w:rsidRDefault="00507030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GV: 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Khi nhân hai vế của phương trình với </w:t>
            </w:r>
            <w:r w:rsidR="00691C2E" w:rsidRPr="00507030">
              <w:rPr>
                <w:rFonts w:ascii="Times New Roman" w:hAnsi="Times New Roman" w:cs="Times New Roman"/>
                <w:position w:val="-26"/>
                <w:sz w:val="28"/>
                <w:szCs w:val="28"/>
                <w:lang w:val="en-US"/>
              </w:rPr>
              <w:object w:dxaOrig="240" w:dyaOrig="680">
                <v:shape id="_x0000_i1028" type="#_x0000_t75" style="width:12pt;height:33.75pt" o:ole="" fillcolor="window">
                  <v:imagedata r:id="rId37" o:title=""/>
                </v:shape>
                <o:OLEObject Type="Embed" ProgID="Equation.DSMT4" ShapeID="_x0000_i1028" DrawAspect="Content" ObjectID="_1603009838" r:id="rId39"/>
              </w:objec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 tức là chia hai vế cho 2. Do đó qui tắc nhân còn có thể phát biể</w:t>
            </w:r>
            <w:r w:rsidR="00FD084E" w:rsidRPr="00507030">
              <w:rPr>
                <w:rFonts w:ascii="Times New Roman" w:hAnsi="Times New Roman" w:cs="Times New Roman"/>
                <w:sz w:val="28"/>
                <w:szCs w:val="28"/>
              </w:rPr>
              <w:t>u như sau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>: (SGK tr8)</w:t>
            </w:r>
          </w:p>
          <w:p w:rsidR="00691C2E" w:rsidRPr="00507030" w:rsidRDefault="00507030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GV yêu cầu HS làm 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  <w:bdr w:val="single" w:sz="4" w:space="0" w:color="auto"/>
              </w:rPr>
              <w:t>? 2</w:t>
            </w:r>
            <w:r w:rsidR="00691C2E"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 SGK</w:t>
            </w:r>
          </w:p>
          <w:p w:rsidR="00691C2E" w:rsidRPr="00507030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 xml:space="preserve">Gọi một HS lên bảng làm </w:t>
            </w:r>
          </w:p>
          <w:p w:rsidR="00183B8A" w:rsidRPr="00507030" w:rsidRDefault="00507030" w:rsidP="00507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070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D084E" w:rsidRPr="005070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GV: Nh</w:t>
            </w:r>
            <w:r w:rsidR="00FD084E" w:rsidRPr="00507030">
              <w:rPr>
                <w:rFonts w:ascii="Times New Roman" w:hAnsi="Times New Roman" w:cs="Times New Roman"/>
                <w:sz w:val="28"/>
                <w:szCs w:val="28"/>
              </w:rPr>
              <w:t>ận xét, chữa bài.</w:t>
            </w:r>
          </w:p>
        </w:tc>
        <w:tc>
          <w:tcPr>
            <w:tcW w:w="3161" w:type="dxa"/>
          </w:tcPr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HS: </w:t>
            </w:r>
            <w:r w:rsidRPr="00691C2E">
              <w:rPr>
                <w:rFonts w:ascii="Times New Roman" w:hAnsi="Times New Roman" w:cs="Times New Roman"/>
                <w:sz w:val="28"/>
                <w:szCs w:val="28"/>
              </w:rPr>
              <w:t>Trong một đẳng thức số, khi chuyển một số hạng từ vế này sang vế kia, ta phải đổi dấu số hạng đó.</w:t>
            </w: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91C2E" w:rsidRPr="00C745D5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C2E">
              <w:rPr>
                <w:rFonts w:ascii="Times New Roman" w:hAnsi="Times New Roman" w:cs="Times New Roman"/>
                <w:sz w:val="28"/>
                <w:szCs w:val="28"/>
              </w:rPr>
              <w:t>HS phát biểu như SGK tr8</w:t>
            </w: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C2E">
              <w:rPr>
                <w:rFonts w:ascii="Times New Roman" w:hAnsi="Times New Roman" w:cs="Times New Roman"/>
                <w:sz w:val="28"/>
                <w:szCs w:val="28"/>
              </w:rPr>
              <w:t xml:space="preserve">HS làm ? 1, một HS lên bảng làm </w:t>
            </w: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HS: </w:t>
            </w:r>
            <w:r w:rsidRPr="00691C2E">
              <w:rPr>
                <w:rFonts w:ascii="Times New Roman" w:hAnsi="Times New Roman" w:cs="Times New Roman"/>
                <w:sz w:val="28"/>
                <w:szCs w:val="28"/>
              </w:rPr>
              <w:t>Trong một đẳng thức số, ta có thể nhân hai vế với cùng một số.</w:t>
            </w: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 theo dõi.</w:t>
            </w: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Nêu qu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691C2E">
              <w:rPr>
                <w:rFonts w:ascii="Times New Roman" w:hAnsi="Times New Roman" w:cs="Times New Roman"/>
                <w:sz w:val="28"/>
                <w:szCs w:val="28"/>
              </w:rPr>
              <w:t xml:space="preserve"> tắc như SGK</w:t>
            </w: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Pr="00FD084E" w:rsidRDefault="00FD084E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HS: Theo dõi, ghi chép.</w:t>
            </w: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084E" w:rsidRDefault="00FD084E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D084E" w:rsidRPr="00FD084E" w:rsidRDefault="00FD084E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084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1C2E">
              <w:rPr>
                <w:rFonts w:ascii="Times New Roman" w:hAnsi="Times New Roman" w:cs="Times New Roman"/>
                <w:sz w:val="28"/>
                <w:szCs w:val="28"/>
              </w:rPr>
              <w:t>HS cả lớ</w:t>
            </w:r>
            <w:r w:rsidR="00FD084E">
              <w:rPr>
                <w:rFonts w:ascii="Times New Roman" w:hAnsi="Times New Roman" w:cs="Times New Roman"/>
                <w:sz w:val="28"/>
                <w:szCs w:val="28"/>
              </w:rPr>
              <w:t>p làm ? 2</w:t>
            </w:r>
          </w:p>
          <w:p w:rsidR="00691C2E" w:rsidRPr="00691C2E" w:rsidRDefault="00FD084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HS</w:t>
            </w:r>
            <w:r w:rsidR="00691C2E" w:rsidRPr="00691C2E">
              <w:rPr>
                <w:rFonts w:ascii="Times New Roman" w:hAnsi="Times New Roman" w:cs="Times New Roman"/>
                <w:sz w:val="28"/>
                <w:szCs w:val="28"/>
              </w:rPr>
              <w:t xml:space="preserve"> lên bảng làm.</w:t>
            </w:r>
          </w:p>
          <w:p w:rsidR="00183B8A" w:rsidRDefault="00183B8A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E625C" w:rsidRDefault="000E625C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E625C" w:rsidRPr="00B05B81" w:rsidRDefault="000E625C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30" w:type="dxa"/>
          </w:tcPr>
          <w:p w:rsidR="00691C2E" w:rsidRPr="00691C2E" w:rsidRDefault="00691C2E" w:rsidP="00691C2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 Hai qu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y </w:t>
            </w:r>
            <w:r w:rsidRPr="00691C2E">
              <w:rPr>
                <w:rFonts w:ascii="Times New Roman" w:hAnsi="Times New Roman" w:cs="Times New Roman"/>
                <w:b/>
                <w:sz w:val="28"/>
                <w:szCs w:val="28"/>
              </w:rPr>
              <w:t>tắc biến đổ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 phương trình</w:t>
            </w: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91C2E" w:rsidRPr="00691C2E" w:rsidRDefault="00691C2E" w:rsidP="00691C2E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Qu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y </w:t>
            </w:r>
            <w:r w:rsidRPr="00691C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tắc chuyển vế :</w:t>
            </w: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C2E">
              <w:rPr>
                <w:rFonts w:ascii="Times New Roman" w:hAnsi="Times New Roman" w:cs="Times New Roman"/>
                <w:sz w:val="28"/>
                <w:szCs w:val="28"/>
              </w:rPr>
              <w:t>Trong một phương trình, ta có thể chguyển một hạng tử từ vế này sang vế kia và đổi dấu hạng tử đó.</w:t>
            </w: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C2E">
              <w:rPr>
                <w:rFonts w:ascii="Times New Roman" w:hAnsi="Times New Roman" w:cs="Times New Roman"/>
                <w:sz w:val="28"/>
                <w:szCs w:val="28"/>
                <w:bdr w:val="single" w:sz="4" w:space="0" w:color="auto"/>
              </w:rPr>
              <w:t>? 1</w:t>
            </w:r>
            <w:r w:rsidRPr="00691C2E">
              <w:rPr>
                <w:rFonts w:ascii="Times New Roman" w:hAnsi="Times New Roman" w:cs="Times New Roman"/>
                <w:sz w:val="28"/>
                <w:szCs w:val="28"/>
              </w:rPr>
              <w:t xml:space="preserve"> Giải các phương trình</w:t>
            </w:r>
          </w:p>
          <w:p w:rsidR="00691C2E" w:rsidRPr="00691C2E" w:rsidRDefault="00691C2E" w:rsidP="006C7917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Pr="00691C2E" w:rsidRDefault="006C7917" w:rsidP="006C7917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C7917">
              <w:rPr>
                <w:rFonts w:ascii="Times New Roman" w:hAnsi="Times New Roman" w:cs="Times New Roman"/>
                <w:position w:val="-62"/>
                <w:sz w:val="28"/>
                <w:szCs w:val="28"/>
                <w:lang w:val="en-US"/>
              </w:rPr>
              <w:object w:dxaOrig="2500" w:dyaOrig="1400">
                <v:shape id="_x0000_i1029" type="#_x0000_t75" style="width:124.5pt;height:69.75pt" o:ole="" fillcolor="window">
                  <v:imagedata r:id="rId40" o:title=""/>
                </v:shape>
                <o:OLEObject Type="Embed" ProgID="Equation.DSMT4" ShapeID="_x0000_i1029" DrawAspect="Content" ObjectID="_1603009839" r:id="rId41"/>
              </w:object>
            </w:r>
          </w:p>
          <w:p w:rsidR="00691C2E" w:rsidRPr="00691C2E" w:rsidRDefault="00691C2E" w:rsidP="006C79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91C2E" w:rsidRDefault="00691C2E" w:rsidP="00691C2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FD08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b)</w:t>
            </w:r>
            <w:r w:rsidR="00FD084E" w:rsidRPr="00FD084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 w:rsidR="00FD084E" w:rsidRPr="00FD08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Qu</w:t>
            </w:r>
            <w:r w:rsidR="00FD084E" w:rsidRPr="00FD084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y</w:t>
            </w:r>
            <w:r w:rsidR="00FD084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 w:rsidRPr="00691C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tắ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 nhân</w:t>
            </w:r>
            <w:r w:rsidRPr="00691C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FD084E" w:rsidRPr="00FD084E" w:rsidRDefault="00FD084E" w:rsidP="00691C2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C2E">
              <w:rPr>
                <w:rFonts w:ascii="Times New Roman" w:hAnsi="Times New Roman" w:cs="Times New Roman"/>
                <w:i/>
                <w:sz w:val="28"/>
                <w:szCs w:val="28"/>
              </w:rPr>
              <w:t>* Trong mộ</w:t>
            </w:r>
            <w:r w:rsidR="00FD084E">
              <w:rPr>
                <w:rFonts w:ascii="Times New Roman" w:hAnsi="Times New Roman" w:cs="Times New Roman"/>
                <w:i/>
                <w:sz w:val="28"/>
                <w:szCs w:val="28"/>
              </w:rPr>
              <w:t>t phương trình</w:t>
            </w:r>
            <w:r w:rsidR="00FD084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, </w:t>
            </w:r>
            <w:r w:rsidRPr="00691C2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ta có thể </w:t>
            </w:r>
            <w:r w:rsidRPr="00691C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nhân</w:t>
            </w:r>
            <w:r w:rsidRPr="00691C2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hai vế với cùng một số khác 0.</w:t>
            </w: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084E" w:rsidRPr="00C745D5" w:rsidRDefault="00FD084E" w:rsidP="00691C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084E" w:rsidRDefault="00FD084E" w:rsidP="00691C2E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0E625C" w:rsidRDefault="000E625C" w:rsidP="00691C2E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1C2E">
              <w:rPr>
                <w:rFonts w:ascii="Times New Roman" w:hAnsi="Times New Roman" w:cs="Times New Roman"/>
                <w:i/>
                <w:sz w:val="28"/>
                <w:szCs w:val="28"/>
              </w:rPr>
              <w:t>* Trong mộ</w:t>
            </w:r>
            <w:r w:rsidR="00FD08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 phương trình, </w:t>
            </w:r>
            <w:r w:rsidRPr="00691C2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ta có thể </w:t>
            </w:r>
            <w:r w:rsidRPr="00691C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chia</w:t>
            </w:r>
            <w:r w:rsidRPr="00691C2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hai vế với cùng một số khác 0.</w:t>
            </w: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  <w:bdr w:val="single" w:sz="4" w:space="0" w:color="auto"/>
              </w:rPr>
            </w:pPr>
          </w:p>
          <w:p w:rsidR="00691C2E" w:rsidRPr="00691C2E" w:rsidRDefault="00691C2E" w:rsidP="00691C2E">
            <w:pPr>
              <w:rPr>
                <w:rFonts w:ascii="Times New Roman" w:hAnsi="Times New Roman" w:cs="Times New Roman"/>
                <w:sz w:val="28"/>
                <w:szCs w:val="28"/>
                <w:bdr w:val="single" w:sz="4" w:space="0" w:color="auto"/>
              </w:rPr>
            </w:pPr>
          </w:p>
          <w:p w:rsidR="006C7917" w:rsidRDefault="00691C2E" w:rsidP="006C79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1C2E">
              <w:rPr>
                <w:rFonts w:ascii="Times New Roman" w:hAnsi="Times New Roman" w:cs="Times New Roman"/>
                <w:sz w:val="28"/>
                <w:szCs w:val="28"/>
                <w:bdr w:val="single" w:sz="4" w:space="0" w:color="auto"/>
              </w:rPr>
              <w:t>? 2</w:t>
            </w:r>
            <w:r w:rsidRPr="00691C2E">
              <w:rPr>
                <w:rFonts w:ascii="Times New Roman" w:hAnsi="Times New Roman" w:cs="Times New Roman"/>
                <w:sz w:val="28"/>
                <w:szCs w:val="28"/>
              </w:rPr>
              <w:t xml:space="preserve"> Giải các phương trình </w:t>
            </w:r>
          </w:p>
          <w:p w:rsidR="00183B8A" w:rsidRPr="00FD084E" w:rsidRDefault="00FD084E" w:rsidP="006C79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4898" w:rsidRPr="006C7917">
              <w:rPr>
                <w:rFonts w:ascii="Times New Roman" w:hAnsi="Times New Roman" w:cs="Times New Roman"/>
                <w:position w:val="-102"/>
                <w:sz w:val="28"/>
                <w:szCs w:val="28"/>
                <w:lang w:val="en-US"/>
              </w:rPr>
              <w:object w:dxaOrig="3320" w:dyaOrig="2160">
                <v:shape id="_x0000_i1030" type="#_x0000_t75" style="width:165.75pt;height:107.25pt" o:ole="" fillcolor="window">
                  <v:imagedata r:id="rId42" o:title=""/>
                </v:shape>
                <o:OLEObject Type="Embed" ProgID="Equation.DSMT4" ShapeID="_x0000_i1030" DrawAspect="Content" ObjectID="_1603009840" r:id="rId43"/>
              </w:object>
            </w:r>
          </w:p>
        </w:tc>
      </w:tr>
      <w:tr w:rsidR="00183B8A" w:rsidRPr="00B05B81" w:rsidTr="00C350AB">
        <w:tc>
          <w:tcPr>
            <w:tcW w:w="9854" w:type="dxa"/>
            <w:gridSpan w:val="3"/>
          </w:tcPr>
          <w:p w:rsidR="00183B8A" w:rsidRPr="00B05B81" w:rsidRDefault="00183B8A" w:rsidP="00F004A2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Hoạt độ</w:t>
            </w:r>
            <w:r w:rsidR="00C745D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ng</w:t>
            </w:r>
            <w:r w:rsidR="00C745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3: </w:t>
            </w:r>
            <w:r w:rsidR="00507030">
              <w:rPr>
                <w:rFonts w:ascii="Times New Roman" w:hAnsi="Times New Roman" w:cs="Times New Roman"/>
                <w:b/>
                <w:sz w:val="28"/>
                <w:szCs w:val="28"/>
              </w:rPr>
              <w:t>Cách giải phương trình bậc nhất một ẩn</w:t>
            </w:r>
            <w:r w:rsidR="00C745D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</w:t>
            </w:r>
            <w:r w:rsidR="00C350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  <w:r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phút) </w:t>
            </w:r>
          </w:p>
          <w:p w:rsidR="00183B8A" w:rsidRPr="00507030" w:rsidRDefault="00183B8A" w:rsidP="00F00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25C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Mụ</w:t>
            </w:r>
            <w:r w:rsidR="00FB1F0E" w:rsidRPr="000E625C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 tiêu</w:t>
            </w:r>
            <w:r w:rsidRPr="000E625C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:</w:t>
            </w: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507030">
              <w:rPr>
                <w:rFonts w:ascii="Times New Roman" w:hAnsi="Times New Roman" w:cs="Times New Roman"/>
                <w:sz w:val="28"/>
                <w:szCs w:val="28"/>
              </w:rPr>
              <w:t>Hs biết cách vận dụng hai quy tắc biến đổi phương trình (quy tắc chuyển vế, quy tắc nhân với một số) để giải phương trình bậc nhất một ẩn.</w:t>
            </w:r>
          </w:p>
          <w:p w:rsidR="00183B8A" w:rsidRPr="00507030" w:rsidRDefault="00183B8A" w:rsidP="0018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25C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Phương pháp:</w:t>
            </w:r>
            <w:r w:rsidRPr="0050703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507030">
              <w:rPr>
                <w:rFonts w:ascii="Times New Roman" w:hAnsi="Times New Roman" w:cs="Times New Roman"/>
                <w:sz w:val="28"/>
                <w:szCs w:val="28"/>
              </w:rPr>
              <w:t>Vấn đáp, thuyết trình, giải quyết vấn đề</w:t>
            </w:r>
            <w:proofErr w:type="gramStart"/>
            <w:r w:rsidR="00507030">
              <w:rPr>
                <w:rFonts w:ascii="Times New Roman" w:hAnsi="Times New Roman" w:cs="Times New Roman"/>
                <w:sz w:val="28"/>
                <w:szCs w:val="28"/>
              </w:rPr>
              <w:t>,...</w:t>
            </w:r>
            <w:proofErr w:type="gramEnd"/>
          </w:p>
        </w:tc>
      </w:tr>
      <w:tr w:rsidR="00183B8A" w:rsidRPr="00B05B81" w:rsidTr="00C350AB">
        <w:tc>
          <w:tcPr>
            <w:tcW w:w="3163" w:type="dxa"/>
          </w:tcPr>
          <w:p w:rsidR="00507030" w:rsidRP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07030" w:rsidRPr="00347956">
              <w:rPr>
                <w:rFonts w:ascii="Times New Roman" w:hAnsi="Times New Roman" w:cs="Times New Roman"/>
                <w:sz w:val="28"/>
                <w:szCs w:val="28"/>
              </w:rPr>
              <w:t>GV: Từ một phương trình, dùng quy tắc chuyển vế  hay quy tắc nhân, ta luôn nhận được một phương trình mới tương đương với phương trình đã cho.</w:t>
            </w:r>
          </w:p>
          <w:p w:rsidR="00507030" w:rsidRPr="00347956" w:rsidRDefault="00347956" w:rsidP="00507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07030" w:rsidRPr="00347956">
              <w:rPr>
                <w:rFonts w:ascii="Times New Roman" w:hAnsi="Times New Roman" w:cs="Times New Roman"/>
                <w:sz w:val="28"/>
                <w:szCs w:val="28"/>
              </w:rPr>
              <w:t xml:space="preserve">GV trình bày ví dụ 1,2 SGK . Ghi lên bảng quá trình biến đổi PT và kết luận; kết hợp với giải thích từng bước biến đổi. </w:t>
            </w:r>
          </w:p>
          <w:p w:rsidR="00507030" w:rsidRPr="00347956" w:rsidRDefault="00347956" w:rsidP="00507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07030" w:rsidRPr="00347956">
              <w:rPr>
                <w:rFonts w:ascii="Times New Roman" w:hAnsi="Times New Roman" w:cs="Times New Roman"/>
                <w:sz w:val="28"/>
                <w:szCs w:val="28"/>
              </w:rPr>
              <w:t xml:space="preserve">GV cho HS thảo luận cặp đôi tìm ra cách giải phương trình ở dạng tổng quát </w:t>
            </w:r>
            <w:r w:rsidR="00C350AB" w:rsidRPr="002F4898">
              <w:rPr>
                <w:position w:val="-6"/>
                <w:sz w:val="28"/>
                <w:szCs w:val="28"/>
              </w:rPr>
              <w:object w:dxaOrig="1100" w:dyaOrig="279">
                <v:shape id="_x0000_i1046" type="#_x0000_t75" style="width:54.75pt;height:13.5pt" o:ole="" fillcolor="window">
                  <v:imagedata r:id="rId27" o:title=""/>
                </v:shape>
                <o:OLEObject Type="Embed" ProgID="Equation.DSMT4" ShapeID="_x0000_i1046" DrawAspect="Content" ObjectID="_1603009841" r:id="rId44"/>
              </w:object>
            </w:r>
          </w:p>
          <w:p w:rsidR="00507030" w:rsidRDefault="00347956" w:rsidP="00507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507030" w:rsidRPr="00347956">
              <w:rPr>
                <w:rFonts w:ascii="Times New Roman" w:hAnsi="Times New Roman" w:cs="Times New Roman"/>
                <w:sz w:val="28"/>
                <w:szCs w:val="28"/>
              </w:rPr>
              <w:t>: Phương trình bậc nhất một ẩn có bao nhiêu nghiệm ?</w:t>
            </w:r>
          </w:p>
          <w:p w:rsidR="00347956" w:rsidRPr="00347956" w:rsidRDefault="00347956" w:rsidP="005070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030" w:rsidRPr="00347956" w:rsidRDefault="00347956" w:rsidP="00507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507030" w:rsidRPr="00347956">
              <w:rPr>
                <w:rFonts w:ascii="Times New Roman" w:hAnsi="Times New Roman" w:cs="Times New Roman"/>
                <w:sz w:val="28"/>
                <w:szCs w:val="28"/>
              </w:rPr>
              <w:t xml:space="preserve">GV cho HS làm </w:t>
            </w:r>
            <w:r w:rsidR="00507030" w:rsidRPr="00347956">
              <w:rPr>
                <w:rFonts w:ascii="Times New Roman" w:hAnsi="Times New Roman" w:cs="Times New Roman"/>
                <w:sz w:val="28"/>
                <w:szCs w:val="28"/>
                <w:bdr w:val="single" w:sz="4" w:space="0" w:color="auto"/>
              </w:rPr>
              <w:t>? 3</w:t>
            </w:r>
          </w:p>
          <w:p w:rsidR="00507030" w:rsidRPr="00347956" w:rsidRDefault="00507030" w:rsidP="00507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>Gọi một HS lên bảng làm.</w:t>
            </w:r>
          </w:p>
          <w:p w:rsidR="00183B8A" w:rsidRP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>- GV: Nhận xét, chữa bài.</w:t>
            </w:r>
          </w:p>
        </w:tc>
        <w:tc>
          <w:tcPr>
            <w:tcW w:w="3161" w:type="dxa"/>
          </w:tcPr>
          <w:p w:rsid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nghe.</w:t>
            </w:r>
          </w:p>
          <w:p w:rsid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đọc ví dụ và theo dõi GV trình bày trên bảng.</w:t>
            </w:r>
          </w:p>
          <w:p w:rsid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 xml:space="preserve">Một HS trình bày miệng cách giải phương trình </w:t>
            </w:r>
          </w:p>
          <w:p w:rsidR="00347956" w:rsidRPr="00347956" w:rsidRDefault="00C350AB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4898">
              <w:rPr>
                <w:position w:val="-6"/>
                <w:sz w:val="28"/>
                <w:szCs w:val="28"/>
              </w:rPr>
              <w:object w:dxaOrig="1100" w:dyaOrig="279">
                <v:shape id="_x0000_i1045" type="#_x0000_t75" style="width:54.75pt;height:13.5pt" o:ole="" fillcolor="window">
                  <v:imagedata r:id="rId27" o:title=""/>
                </v:shape>
                <o:OLEObject Type="Embed" ProgID="Equation.DSMT4" ShapeID="_x0000_i1045" DrawAspect="Content" ObjectID="_1603009842" r:id="rId45"/>
              </w:object>
            </w:r>
          </w:p>
          <w:p w:rsidR="00C350AB" w:rsidRDefault="00C350AB" w:rsidP="003479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47956" w:rsidRP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HS: </w:t>
            </w: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>Phương trình bậc nhất một ẩn có một nghiệm duy nhấ</w:t>
            </w:r>
            <w:r w:rsidR="002F4898">
              <w:rPr>
                <w:rFonts w:ascii="Times New Roman" w:hAnsi="Times New Roman" w:cs="Times New Roman"/>
                <w:sz w:val="28"/>
                <w:szCs w:val="28"/>
              </w:rPr>
              <w:t>t là</w:t>
            </w:r>
            <w:r w:rsidR="002F4898" w:rsidRPr="00347956">
              <w:rPr>
                <w:rFonts w:ascii="Times New Roman" w:hAnsi="Times New Roman" w:cs="Times New Roman"/>
                <w:position w:val="-26"/>
                <w:sz w:val="28"/>
                <w:szCs w:val="28"/>
                <w:lang w:val="en-US"/>
              </w:rPr>
              <w:object w:dxaOrig="820" w:dyaOrig="700">
                <v:shape id="_x0000_i1033" type="#_x0000_t75" style="width:41.25pt;height:34.5pt" o:ole="" fillcolor="window">
                  <v:imagedata r:id="rId46" o:title=""/>
                </v:shape>
                <o:OLEObject Type="Embed" ProgID="Equation.DSMT4" ShapeID="_x0000_i1033" DrawAspect="Content" ObjectID="_1603009843" r:id="rId47"/>
              </w:object>
            </w:r>
          </w:p>
          <w:p w:rsidR="00347956" w:rsidRP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>Một HS làm trên bảng, các HS khác nhận xét.</w:t>
            </w:r>
          </w:p>
          <w:p w:rsidR="00347956" w:rsidRP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0" w:type="dxa"/>
          </w:tcPr>
          <w:p w:rsidR="00347956" w:rsidRPr="00347AF0" w:rsidRDefault="00347956" w:rsidP="0034795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  <w:r w:rsidRPr="003479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Cách giải phương trình bậc nhất một ẩ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bookmarkStart w:id="0" w:name="_GoBack"/>
            <w:bookmarkEnd w:id="0"/>
          </w:p>
          <w:p w:rsidR="00347956" w:rsidRP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 xml:space="preserve">Phương trình </w:t>
            </w:r>
            <w:r w:rsidR="00C350AB" w:rsidRPr="002F4898">
              <w:rPr>
                <w:position w:val="-6"/>
                <w:sz w:val="28"/>
                <w:szCs w:val="28"/>
              </w:rPr>
              <w:object w:dxaOrig="1100" w:dyaOrig="279">
                <v:shape id="_x0000_i1044" type="#_x0000_t75" style="width:54.75pt;height:13.5pt" o:ole="" fillcolor="window">
                  <v:imagedata r:id="rId27" o:title=""/>
                </v:shape>
                <o:OLEObject Type="Embed" ProgID="Equation.DSMT4" ShapeID="_x0000_i1044" DrawAspect="Content" ObjectID="_1603009844" r:id="rId48"/>
              </w:object>
            </w:r>
            <w:r w:rsidR="00C350AB" w:rsidRPr="003479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 xml:space="preserve">(với a </w:t>
            </w:r>
            <w:r w:rsidRPr="00347956">
              <w:rPr>
                <w:rFonts w:ascii="Times New Roman" w:hAnsi="Times New Roman" w:cs="Times New Roman"/>
                <w:sz w:val="28"/>
                <w:szCs w:val="28"/>
              </w:rPr>
              <w:sym w:font="Symbol" w:char="F0B9"/>
            </w: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 xml:space="preserve"> 0) được giải như sau :</w:t>
            </w:r>
          </w:p>
          <w:p w:rsidR="00347956" w:rsidRPr="002F4898" w:rsidRDefault="00347956" w:rsidP="002F4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2F4898" w:rsidRPr="002F4898">
              <w:rPr>
                <w:rFonts w:ascii="Times New Roman" w:hAnsi="Times New Roman" w:cs="Times New Roman"/>
                <w:position w:val="-80"/>
                <w:sz w:val="28"/>
                <w:szCs w:val="28"/>
                <w:lang w:val="en-US"/>
              </w:rPr>
              <w:object w:dxaOrig="1219" w:dyaOrig="1420">
                <v:shape id="_x0000_i1031" type="#_x0000_t75" style="width:60.75pt;height:70.5pt" o:ole="" fillcolor="window">
                  <v:imagedata r:id="rId49" o:title=""/>
                </v:shape>
                <o:OLEObject Type="Embed" ProgID="Equation.DSMT4" ShapeID="_x0000_i1031" DrawAspect="Content" ObjectID="_1603009845" r:id="rId50"/>
              </w:object>
            </w:r>
          </w:p>
          <w:p w:rsidR="00347956" w:rsidRP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>Vậ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y p</w:t>
            </w: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>hương trình bậc nhất ax + b = 0 có một nghiệm duy nhấ</w:t>
            </w:r>
            <w:r w:rsidR="002F4898">
              <w:rPr>
                <w:rFonts w:ascii="Times New Roman" w:hAnsi="Times New Roman" w:cs="Times New Roman"/>
                <w:sz w:val="28"/>
                <w:szCs w:val="28"/>
              </w:rPr>
              <w:t xml:space="preserve">t </w:t>
            </w: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4898" w:rsidRPr="00347956">
              <w:rPr>
                <w:rFonts w:ascii="Times New Roman" w:hAnsi="Times New Roman" w:cs="Times New Roman"/>
                <w:position w:val="-26"/>
                <w:sz w:val="28"/>
                <w:szCs w:val="28"/>
                <w:lang w:val="en-US"/>
              </w:rPr>
              <w:object w:dxaOrig="820" w:dyaOrig="700">
                <v:shape id="_x0000_i1032" type="#_x0000_t75" style="width:41.25pt;height:34.5pt" o:ole="" fillcolor="window">
                  <v:imagedata r:id="rId51" o:title=""/>
                </v:shape>
                <o:OLEObject Type="Embed" ProgID="Equation.DSMT4" ShapeID="_x0000_i1032" DrawAspect="Content" ObjectID="_1603009846" r:id="rId52"/>
              </w:object>
            </w:r>
          </w:p>
          <w:p w:rsid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  <w:bdr w:val="single" w:sz="4" w:space="0" w:color="auto"/>
              </w:rPr>
            </w:pPr>
          </w:p>
          <w:p w:rsidR="00347956" w:rsidRP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956">
              <w:rPr>
                <w:rFonts w:ascii="Times New Roman" w:hAnsi="Times New Roman" w:cs="Times New Roman"/>
                <w:sz w:val="28"/>
                <w:szCs w:val="28"/>
                <w:bdr w:val="single" w:sz="4" w:space="0" w:color="auto"/>
              </w:rPr>
              <w:t>? 3</w:t>
            </w: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 xml:space="preserve"> Giải phương trình </w:t>
            </w:r>
          </w:p>
          <w:p w:rsidR="00347956" w:rsidRPr="002F4898" w:rsidRDefault="002F4898" w:rsidP="002F4898">
            <w:pPr>
              <w:tabs>
                <w:tab w:val="left" w:pos="17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4898">
              <w:rPr>
                <w:rFonts w:ascii="Times New Roman" w:hAnsi="Times New Roman" w:cs="Times New Roman"/>
                <w:position w:val="-84"/>
                <w:sz w:val="28"/>
                <w:szCs w:val="28"/>
                <w:lang w:val="en-US"/>
              </w:rPr>
              <w:object w:dxaOrig="1960" w:dyaOrig="1460">
                <v:shape id="_x0000_i1034" type="#_x0000_t75" style="width:97.5pt;height:72.75pt" o:ole="" fillcolor="window">
                  <v:imagedata r:id="rId53" o:title=""/>
                </v:shape>
                <o:OLEObject Type="Embed" ProgID="Equation.DSMT4" ShapeID="_x0000_i1034" DrawAspect="Content" ObjectID="_1603009847" r:id="rId54"/>
              </w:object>
            </w:r>
          </w:p>
          <w:p w:rsidR="00347956" w:rsidRPr="00347956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9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Vậy phương trình có một nghiệm x = 4,8</w:t>
            </w:r>
          </w:p>
          <w:p w:rsidR="00183B8A" w:rsidRPr="00B05B81" w:rsidRDefault="00183B8A" w:rsidP="00F004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83B8A" w:rsidRPr="00B05B81" w:rsidTr="00C350AB">
        <w:tc>
          <w:tcPr>
            <w:tcW w:w="9854" w:type="dxa"/>
            <w:gridSpan w:val="3"/>
          </w:tcPr>
          <w:p w:rsidR="00183B8A" w:rsidRPr="00B05B81" w:rsidRDefault="00C745D5" w:rsidP="00E81D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C</w:t>
            </w:r>
            <w:r w:rsidR="00183B8A"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 Hoạt độ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ng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luyện tập </w:t>
            </w:r>
            <w:r w:rsidR="00183B8A"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</w:t>
            </w:r>
            <w:r w:rsidR="00C350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  <w:r w:rsidR="00183B8A"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phút)</w:t>
            </w:r>
          </w:p>
          <w:p w:rsidR="00183B8A" w:rsidRPr="00347956" w:rsidRDefault="00183B8A" w:rsidP="00F00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B8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Mục tiêu:</w:t>
            </w: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47956">
              <w:rPr>
                <w:rFonts w:ascii="Times New Roman" w:hAnsi="Times New Roman" w:cs="Times New Roman"/>
                <w:sz w:val="28"/>
                <w:szCs w:val="28"/>
              </w:rPr>
              <w:t>Củng cố cho HS về định nghĩa PT bậc nhất một ẩn và cách giải PT đó.</w:t>
            </w:r>
          </w:p>
          <w:p w:rsidR="00183B8A" w:rsidRPr="00347956" w:rsidRDefault="00183B8A" w:rsidP="00183B8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B8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Phương pháp</w:t>
            </w: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="00347956">
              <w:rPr>
                <w:rFonts w:ascii="Times New Roman" w:hAnsi="Times New Roman" w:cs="Times New Roman"/>
                <w:sz w:val="28"/>
                <w:szCs w:val="28"/>
              </w:rPr>
              <w:t>Vấn đáp, hoạt động nhóm, luyện tập</w:t>
            </w:r>
            <w:proofErr w:type="gramStart"/>
            <w:r w:rsidR="00347956">
              <w:rPr>
                <w:rFonts w:ascii="Times New Roman" w:hAnsi="Times New Roman" w:cs="Times New Roman"/>
                <w:sz w:val="28"/>
                <w:szCs w:val="28"/>
              </w:rPr>
              <w:t>,...</w:t>
            </w:r>
            <w:proofErr w:type="gramEnd"/>
          </w:p>
        </w:tc>
      </w:tr>
      <w:tr w:rsidR="00183B8A" w:rsidRPr="00B05B81" w:rsidTr="00C350AB">
        <w:tc>
          <w:tcPr>
            <w:tcW w:w="3163" w:type="dxa"/>
          </w:tcPr>
          <w:p w:rsidR="00347956" w:rsidRPr="00BE37E5" w:rsidRDefault="00BE37E5" w:rsidP="00BE3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7E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47956" w:rsidRPr="00BE37E5">
              <w:rPr>
                <w:rFonts w:ascii="Times New Roman" w:hAnsi="Times New Roman" w:cs="Times New Roman"/>
                <w:sz w:val="28"/>
                <w:szCs w:val="28"/>
              </w:rPr>
              <w:t>GV nêu câu hỏi :</w:t>
            </w:r>
          </w:p>
          <w:p w:rsidR="00347956" w:rsidRPr="00BE37E5" w:rsidRDefault="00BE37E5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7E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347956" w:rsidRPr="00BE37E5">
              <w:rPr>
                <w:rFonts w:ascii="Times New Roman" w:hAnsi="Times New Roman" w:cs="Times New Roman"/>
                <w:sz w:val="28"/>
                <w:szCs w:val="28"/>
              </w:rPr>
              <w:t xml:space="preserve"> Định nghĩa phương trình bậc nhất một ẩn</w:t>
            </w:r>
          </w:p>
          <w:p w:rsidR="00347956" w:rsidRPr="00BE37E5" w:rsidRDefault="00BE37E5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7E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347956" w:rsidRPr="00BE37E5">
              <w:rPr>
                <w:rFonts w:ascii="Times New Roman" w:hAnsi="Times New Roman" w:cs="Times New Roman"/>
                <w:sz w:val="28"/>
                <w:szCs w:val="28"/>
              </w:rPr>
              <w:t xml:space="preserve"> Phát biểu hai qui tắc biến đổi phương trình.</w:t>
            </w:r>
          </w:p>
          <w:p w:rsidR="00347956" w:rsidRPr="00BE37E5" w:rsidRDefault="00BE37E5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7E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347956" w:rsidRPr="00BE37E5">
              <w:rPr>
                <w:rFonts w:ascii="Times New Roman" w:hAnsi="Times New Roman" w:cs="Times New Roman"/>
                <w:sz w:val="28"/>
                <w:szCs w:val="28"/>
              </w:rPr>
              <w:t xml:space="preserve"> Phương trình bậc nhất một ẩn có bao nhiêu nghiệm ?</w:t>
            </w:r>
          </w:p>
          <w:p w:rsidR="00347956" w:rsidRPr="00BE37E5" w:rsidRDefault="00BE37E5" w:rsidP="00BE3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7E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47956" w:rsidRPr="00BE37E5">
              <w:rPr>
                <w:rFonts w:ascii="Times New Roman" w:hAnsi="Times New Roman" w:cs="Times New Roman"/>
                <w:sz w:val="28"/>
                <w:szCs w:val="28"/>
              </w:rPr>
              <w:t>GV đưa bài 8 tr10 SGK lên bảng</w:t>
            </w:r>
          </w:p>
          <w:p w:rsidR="00BE37E5" w:rsidRPr="00BE37E5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7E5">
              <w:rPr>
                <w:rFonts w:ascii="Times New Roman" w:hAnsi="Times New Roman" w:cs="Times New Roman"/>
                <w:sz w:val="28"/>
                <w:szCs w:val="28"/>
              </w:rPr>
              <w:t>Yêu cầu HS hoạt động theo nhóm 4 HS</w:t>
            </w:r>
            <w:r w:rsidR="00BE37E5" w:rsidRPr="00BE37E5">
              <w:rPr>
                <w:rFonts w:ascii="Times New Roman" w:hAnsi="Times New Roman" w:cs="Times New Roman"/>
                <w:sz w:val="28"/>
                <w:szCs w:val="28"/>
              </w:rPr>
              <w:t>, trình bày bài ra bảng phụ.</w:t>
            </w:r>
          </w:p>
          <w:p w:rsidR="00BE37E5" w:rsidRPr="00BE37E5" w:rsidRDefault="00BE37E5" w:rsidP="00BE3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7E5">
              <w:rPr>
                <w:rFonts w:ascii="Times New Roman" w:hAnsi="Times New Roman" w:cs="Times New Roman"/>
                <w:sz w:val="28"/>
                <w:szCs w:val="28"/>
              </w:rPr>
              <w:t>- GV treo bảng phụ của 1 nhóm cho cả lớp nhận xét.</w:t>
            </w:r>
          </w:p>
          <w:p w:rsidR="00347956" w:rsidRPr="00BE37E5" w:rsidRDefault="00347956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B8A" w:rsidRPr="000E625C" w:rsidRDefault="00BE37E5" w:rsidP="00F004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37E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47956" w:rsidRPr="00BE37E5">
              <w:rPr>
                <w:rFonts w:ascii="Times New Roman" w:hAnsi="Times New Roman" w:cs="Times New Roman"/>
                <w:sz w:val="28"/>
                <w:szCs w:val="28"/>
              </w:rPr>
              <w:t>GV kiểm tra bài làm của một số</w:t>
            </w:r>
            <w:r w:rsidRPr="00BE37E5">
              <w:rPr>
                <w:rFonts w:ascii="Times New Roman" w:hAnsi="Times New Roman" w:cs="Times New Roman"/>
                <w:sz w:val="28"/>
                <w:szCs w:val="28"/>
              </w:rPr>
              <w:t xml:space="preserve"> nhóm khác.</w:t>
            </w:r>
          </w:p>
        </w:tc>
        <w:tc>
          <w:tcPr>
            <w:tcW w:w="3161" w:type="dxa"/>
          </w:tcPr>
          <w:p w:rsidR="00347956" w:rsidRPr="00347956" w:rsidRDefault="00347956" w:rsidP="003479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>HS lần lược trả lời các câu hỏi.</w:t>
            </w:r>
          </w:p>
          <w:p w:rsidR="00347956" w:rsidRPr="00347956" w:rsidRDefault="00347956" w:rsidP="003479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956" w:rsidRPr="00347956" w:rsidRDefault="00347956" w:rsidP="003479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956" w:rsidRPr="00347956" w:rsidRDefault="00347956" w:rsidP="003479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956" w:rsidRDefault="00347956" w:rsidP="003479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956" w:rsidRDefault="00347956" w:rsidP="003479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956" w:rsidRPr="00347956" w:rsidRDefault="00347956" w:rsidP="003479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956" w:rsidRPr="00347956" w:rsidRDefault="00347956" w:rsidP="003479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>HS giải bài tập theo nhóm</w:t>
            </w:r>
          </w:p>
          <w:p w:rsidR="00347956" w:rsidRPr="00347956" w:rsidRDefault="00347956" w:rsidP="003479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Tổ 1,2</w:t>
            </w: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 xml:space="preserve"> câu a, b</w:t>
            </w:r>
          </w:p>
          <w:p w:rsidR="00347956" w:rsidRDefault="00347956" w:rsidP="003479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Tổ 3,4</w:t>
            </w:r>
            <w:r w:rsidRPr="00347956">
              <w:rPr>
                <w:rFonts w:ascii="Times New Roman" w:hAnsi="Times New Roman" w:cs="Times New Roman"/>
                <w:sz w:val="28"/>
                <w:szCs w:val="28"/>
              </w:rPr>
              <w:t xml:space="preserve"> làm câu c, d</w:t>
            </w:r>
          </w:p>
          <w:p w:rsidR="00183B8A" w:rsidRPr="00BE37E5" w:rsidRDefault="00183B8A" w:rsidP="00BE37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0" w:type="dxa"/>
          </w:tcPr>
          <w:p w:rsidR="00347956" w:rsidRDefault="00BE37E5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7E5">
              <w:rPr>
                <w:sz w:val="28"/>
                <w:szCs w:val="28"/>
              </w:rPr>
              <w:t>*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Câu hỏi củng cố</w:t>
            </w:r>
          </w:p>
          <w:p w:rsidR="00BE37E5" w:rsidRDefault="00BE37E5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E5" w:rsidRDefault="00BE37E5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E5" w:rsidRDefault="00BE37E5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E5" w:rsidRDefault="00BE37E5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E5" w:rsidRDefault="00BE37E5" w:rsidP="003479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E5" w:rsidRPr="00347956" w:rsidRDefault="00BE37E5" w:rsidP="00347956">
            <w:pPr>
              <w:rPr>
                <w:sz w:val="28"/>
                <w:szCs w:val="28"/>
                <w:highlight w:val="black"/>
              </w:rPr>
            </w:pPr>
          </w:p>
          <w:p w:rsidR="00347956" w:rsidRDefault="00347956" w:rsidP="00F004A2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BE37E5" w:rsidRDefault="00BE37E5" w:rsidP="00BE37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7E5">
              <w:rPr>
                <w:rFonts w:ascii="Times New Roman" w:hAnsi="Times New Roman" w:cs="Times New Roman"/>
                <w:sz w:val="28"/>
                <w:szCs w:val="28"/>
              </w:rPr>
              <w:t>* Bài 8/ tr 10/ SGK</w:t>
            </w:r>
          </w:p>
          <w:p w:rsidR="00BE37E5" w:rsidRPr="00BE37E5" w:rsidRDefault="00BE37E5" w:rsidP="00BE37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Kết quả:</w:t>
            </w:r>
          </w:p>
          <w:p w:rsidR="00347956" w:rsidRDefault="00F71525" w:rsidP="00F004A2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1525">
              <w:rPr>
                <w:position w:val="-88"/>
                <w:sz w:val="28"/>
                <w:szCs w:val="28"/>
              </w:rPr>
              <w:object w:dxaOrig="1140" w:dyaOrig="1880">
                <v:shape id="_x0000_i1048" type="#_x0000_t75" style="width:57pt;height:93pt" o:ole="" fillcolor="window">
                  <v:imagedata r:id="rId55" o:title=""/>
                </v:shape>
                <o:OLEObject Type="Embed" ProgID="Equation.DSMT4" ShapeID="_x0000_i1048" DrawAspect="Content" ObjectID="_1603009848" r:id="rId56"/>
              </w:object>
            </w:r>
          </w:p>
          <w:p w:rsidR="00347956" w:rsidRPr="00347956" w:rsidRDefault="00347956" w:rsidP="00F004A2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350AB" w:rsidRPr="00B05B81" w:rsidTr="003A631F">
        <w:tc>
          <w:tcPr>
            <w:tcW w:w="9854" w:type="dxa"/>
            <w:gridSpan w:val="3"/>
          </w:tcPr>
          <w:p w:rsidR="00C350AB" w:rsidRDefault="00C350AB" w:rsidP="00C350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D. Hoạt động vận dụng (5 phút)</w:t>
            </w:r>
          </w:p>
          <w:p w:rsidR="00C350AB" w:rsidRDefault="00C350AB" w:rsidP="00C350A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Mục tiêu: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Vận dụng cách giải phương trình bậc nhất một ẩn để giải các phương trình đã cho.</w:t>
            </w:r>
          </w:p>
          <w:p w:rsidR="00C350AB" w:rsidRPr="007457EE" w:rsidRDefault="007457EE" w:rsidP="00C350A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Phương pháp: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Thuyết trình, luyện tập thực hành, vấn đáp.</w:t>
            </w:r>
          </w:p>
        </w:tc>
      </w:tr>
      <w:tr w:rsidR="00C350AB" w:rsidRPr="00B05B81" w:rsidTr="00C350AB">
        <w:tc>
          <w:tcPr>
            <w:tcW w:w="3163" w:type="dxa"/>
          </w:tcPr>
          <w:p w:rsidR="00C350AB" w:rsidRDefault="007457EE" w:rsidP="00BE3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GV yêu cầu HS làm bài 9ab/ tr10/SGK</w:t>
            </w:r>
          </w:p>
          <w:p w:rsidR="007457EE" w:rsidRDefault="007457EE" w:rsidP="00BE3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Yêu cầu HS nêu cách làm bài.</w:t>
            </w:r>
          </w:p>
          <w:p w:rsidR="007457EE" w:rsidRDefault="007457EE" w:rsidP="00BE3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GV yêu cầu HS làm bài độc lập và gọi 2 HS lên bảng làm bài.</w:t>
            </w:r>
          </w:p>
          <w:p w:rsidR="007457EE" w:rsidRDefault="007457EE" w:rsidP="00BE3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Gọi HS khác nhận xét.</w:t>
            </w:r>
          </w:p>
          <w:p w:rsidR="007457EE" w:rsidRDefault="007457EE" w:rsidP="00BE3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GV sửa hoàn chỉnh lời giải.</w:t>
            </w:r>
          </w:p>
          <w:p w:rsidR="000E625C" w:rsidRPr="007457EE" w:rsidRDefault="000E625C" w:rsidP="00BE37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61" w:type="dxa"/>
          </w:tcPr>
          <w:p w:rsidR="00C350AB" w:rsidRDefault="00C350AB" w:rsidP="00347956">
            <w:pPr>
              <w:jc w:val="both"/>
              <w:rPr>
                <w:sz w:val="28"/>
                <w:szCs w:val="28"/>
                <w:lang w:val="en-US"/>
              </w:rPr>
            </w:pPr>
          </w:p>
          <w:p w:rsidR="007457EE" w:rsidRDefault="007457EE" w:rsidP="00347956">
            <w:pPr>
              <w:jc w:val="both"/>
              <w:rPr>
                <w:sz w:val="28"/>
                <w:szCs w:val="28"/>
                <w:lang w:val="en-US"/>
              </w:rPr>
            </w:pPr>
          </w:p>
          <w:p w:rsidR="007457EE" w:rsidRDefault="007457EE" w:rsidP="003479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 trả lời.</w:t>
            </w:r>
          </w:p>
          <w:p w:rsidR="007457EE" w:rsidRDefault="007457EE" w:rsidP="003479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457EE" w:rsidRDefault="007457EE" w:rsidP="003479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 HS lên bảng làm bài. Dưới lớp làm vào vở.</w:t>
            </w:r>
          </w:p>
          <w:p w:rsidR="007457EE" w:rsidRDefault="007457EE" w:rsidP="003479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457EE" w:rsidRPr="007457EE" w:rsidRDefault="007457EE" w:rsidP="003479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 nhận xét.</w:t>
            </w:r>
          </w:p>
        </w:tc>
        <w:tc>
          <w:tcPr>
            <w:tcW w:w="3530" w:type="dxa"/>
          </w:tcPr>
          <w:p w:rsidR="00C350AB" w:rsidRDefault="007457EE" w:rsidP="007457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57EE">
              <w:rPr>
                <w:sz w:val="28"/>
                <w:szCs w:val="28"/>
                <w:lang w:val="en-US"/>
              </w:rPr>
              <w:t>*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Bài 9/tr10/SGK</w:t>
            </w:r>
          </w:p>
          <w:p w:rsidR="007457EE" w:rsidRPr="007457EE" w:rsidRDefault="007457EE" w:rsidP="007457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57EE">
              <w:rPr>
                <w:position w:val="-138"/>
                <w:sz w:val="28"/>
                <w:szCs w:val="28"/>
              </w:rPr>
              <w:object w:dxaOrig="2120" w:dyaOrig="2900">
                <v:shape id="_x0000_i1047" type="#_x0000_t75" style="width:105.75pt;height:2in" o:ole="" fillcolor="window">
                  <v:imagedata r:id="rId57" o:title=""/>
                </v:shape>
                <o:OLEObject Type="Embed" ProgID="Equation.DSMT4" ShapeID="_x0000_i1047" DrawAspect="Content" ObjectID="_1603009849" r:id="rId58"/>
              </w:object>
            </w:r>
          </w:p>
        </w:tc>
      </w:tr>
      <w:tr w:rsidR="00183B8A" w:rsidRPr="00B05B81" w:rsidTr="00C350AB">
        <w:tc>
          <w:tcPr>
            <w:tcW w:w="9854" w:type="dxa"/>
            <w:gridSpan w:val="3"/>
          </w:tcPr>
          <w:p w:rsidR="00183B8A" w:rsidRPr="00B05B81" w:rsidRDefault="007457EE" w:rsidP="00E81D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  <w:r w:rsidR="00183B8A"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 Hoạt động tìm tòi, mở rộng (</w:t>
            </w:r>
            <w:r w:rsidR="00E81D3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83B8A" w:rsidRPr="00B05B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phút)</w:t>
            </w:r>
          </w:p>
          <w:p w:rsidR="00183B8A" w:rsidRDefault="00183B8A" w:rsidP="00F00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B8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Mục tiêu:</w:t>
            </w: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63110">
              <w:rPr>
                <w:rFonts w:ascii="Times New Roman" w:hAnsi="Times New Roman" w:cs="Times New Roman"/>
                <w:sz w:val="28"/>
                <w:szCs w:val="28"/>
              </w:rPr>
              <w:t>- HS chủ động làm các bài tập về nhà để củng cố kiến thức đã học.</w:t>
            </w:r>
          </w:p>
          <w:p w:rsidR="00663110" w:rsidRPr="00663110" w:rsidRDefault="00663110" w:rsidP="0066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110">
              <w:rPr>
                <w:sz w:val="28"/>
                <w:szCs w:val="28"/>
              </w:rPr>
              <w:lastRenderedPageBreak/>
              <w:t xml:space="preserve"> </w:t>
            </w:r>
            <w:r>
              <w:rPr>
                <w:sz w:val="28"/>
                <w:szCs w:val="28"/>
              </w:rPr>
              <w:t xml:space="preserve">                 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 chuẩn bị bài mới giúp tiếp thu tri thức sẽ học trong buổi học sau.</w:t>
            </w:r>
          </w:p>
          <w:p w:rsidR="00183B8A" w:rsidRPr="00663110" w:rsidRDefault="00183B8A" w:rsidP="00183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B8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Phương pháp</w:t>
            </w:r>
            <w:r w:rsidRPr="00B05B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="00663110">
              <w:rPr>
                <w:rFonts w:ascii="Times New Roman" w:hAnsi="Times New Roman" w:cs="Times New Roman"/>
                <w:sz w:val="28"/>
                <w:szCs w:val="28"/>
              </w:rPr>
              <w:t>Giao nhiệm vụ, ghi chép.</w:t>
            </w:r>
          </w:p>
        </w:tc>
      </w:tr>
      <w:tr w:rsidR="00663110" w:rsidRPr="00B05B81" w:rsidTr="00C350AB">
        <w:tc>
          <w:tcPr>
            <w:tcW w:w="9854" w:type="dxa"/>
            <w:gridSpan w:val="3"/>
          </w:tcPr>
          <w:p w:rsidR="00663110" w:rsidRPr="00663110" w:rsidRDefault="00663110" w:rsidP="00663110">
            <w:pPr>
              <w:pStyle w:val="BodyText2"/>
              <w:numPr>
                <w:ilvl w:val="0"/>
                <w:numId w:val="36"/>
              </w:numPr>
              <w:jc w:val="left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663110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Nắm vững định nghĩa, số nghiệm của phương trình bậc nhất một ẩn, hai qui tắc biến đổi phương trình.</w:t>
            </w:r>
          </w:p>
          <w:p w:rsidR="00663110" w:rsidRPr="00663110" w:rsidRDefault="00663110" w:rsidP="00663110">
            <w:pPr>
              <w:pStyle w:val="BodyText2"/>
              <w:numPr>
                <w:ilvl w:val="0"/>
                <w:numId w:val="36"/>
              </w:numPr>
              <w:jc w:val="left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663110">
              <w:rPr>
                <w:rFonts w:ascii="Times New Roman" w:hAnsi="Times New Roman" w:cs="Times New Roman"/>
                <w:i w:val="0"/>
                <w:sz w:val="28"/>
                <w:szCs w:val="28"/>
              </w:rPr>
              <w:t>Bài tập số 6, 9 tr9, 10 SGK bài 10., 13, 14, 1 tr4, 5 SBT.</w:t>
            </w:r>
          </w:p>
          <w:p w:rsidR="00663110" w:rsidRPr="00663110" w:rsidRDefault="00663110" w:rsidP="00663110">
            <w:pPr>
              <w:pStyle w:val="BodyText2"/>
              <w:numPr>
                <w:ilvl w:val="0"/>
                <w:numId w:val="36"/>
              </w:numPr>
              <w:jc w:val="left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663110">
              <w:rPr>
                <w:rFonts w:ascii="Times New Roman" w:hAnsi="Times New Roman" w:cs="Times New Roman"/>
                <w:i w:val="0"/>
                <w:sz w:val="28"/>
                <w:szCs w:val="28"/>
              </w:rPr>
              <w:t>Chuẩn bị và đọc trước bài “Phương trình đưa được về dạng ax + b = 0”.</w:t>
            </w:r>
          </w:p>
          <w:p w:rsidR="00663110" w:rsidRPr="00B05B81" w:rsidRDefault="00663110" w:rsidP="00F004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183B8A" w:rsidRDefault="00183B8A" w:rsidP="00183B8A">
      <w:pPr>
        <w:rPr>
          <w:sz w:val="28"/>
          <w:szCs w:val="28"/>
          <w:lang w:val="vi-VN"/>
        </w:rPr>
      </w:pPr>
    </w:p>
    <w:p w:rsidR="00663110" w:rsidRPr="00E81D32" w:rsidRDefault="00E81D32" w:rsidP="00183B8A">
      <w:pPr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IV. RÚT KINH NGHIỆM</w:t>
      </w:r>
    </w:p>
    <w:p w:rsidR="00663110" w:rsidRPr="00663110" w:rsidRDefault="00663110" w:rsidP="00183B8A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83B8A" w:rsidRPr="00B05B81" w:rsidRDefault="00183B8A" w:rsidP="00183B8A">
      <w:pPr>
        <w:rPr>
          <w:sz w:val="28"/>
          <w:szCs w:val="28"/>
        </w:rPr>
      </w:pPr>
    </w:p>
    <w:p w:rsidR="006B40FD" w:rsidRPr="00B05B81" w:rsidRDefault="006B40FD">
      <w:pPr>
        <w:rPr>
          <w:sz w:val="28"/>
          <w:szCs w:val="28"/>
        </w:rPr>
      </w:pPr>
    </w:p>
    <w:sectPr w:rsidR="006B40FD" w:rsidRPr="00B05B81" w:rsidSect="00BF2A5F">
      <w:headerReference w:type="default" r:id="rId59"/>
      <w:footerReference w:type="default" r:id="rId60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13C" w:rsidRDefault="00B7713C" w:rsidP="00183B8A">
      <w:pPr>
        <w:spacing w:after="0" w:line="240" w:lineRule="auto"/>
      </w:pPr>
      <w:r>
        <w:separator/>
      </w:r>
    </w:p>
  </w:endnote>
  <w:endnote w:type="continuationSeparator" w:id="0">
    <w:p w:rsidR="00B7713C" w:rsidRDefault="00B7713C" w:rsidP="00183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C8" w:rsidRPr="00947842" w:rsidRDefault="008C66B7">
    <w:pPr>
      <w:pStyle w:val="Footer"/>
      <w:rPr>
        <w:rFonts w:ascii="Palatino Linotype" w:hAnsi="Palatino Linotype"/>
        <w:b/>
        <w:color w:val="002060"/>
        <w:lang w:val="en-US"/>
      </w:rPr>
    </w:pPr>
    <w:r w:rsidRPr="00947842">
      <w:rPr>
        <w:rFonts w:ascii="Palatino Linotype" w:hAnsi="Palatino Linotype"/>
        <w:b/>
        <w:noProof/>
        <w:color w:val="002060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DE4109E" wp14:editId="515E2E07">
              <wp:simplePos x="0" y="0"/>
              <wp:positionH relativeFrom="column">
                <wp:posOffset>-192552</wp:posOffset>
              </wp:positionH>
              <wp:positionV relativeFrom="paragraph">
                <wp:posOffset>-38882</wp:posOffset>
              </wp:positionV>
              <wp:extent cx="6620608" cy="0"/>
              <wp:effectExtent l="0" t="0" r="27940" b="19050"/>
              <wp:wrapNone/>
              <wp:docPr id="39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0608" cy="0"/>
                      </a:xfrm>
                      <a:prstGeom prst="line">
                        <a:avLst/>
                      </a:prstGeom>
                      <a:ln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3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15pt,-3.05pt" to="506.1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" strokecolor="#002060" strokeweight=".5pt">
              <v:stroke joinstyle="miter"/>
            </v:line>
          </w:pict>
        </mc:Fallback>
      </mc:AlternateContent>
    </w:r>
    <w:r w:rsidR="00183B8A">
      <w:rPr>
        <w:rFonts w:ascii="Palatino Linotype" w:hAnsi="Palatino Linotype"/>
        <w:b/>
        <w:color w:val="002060"/>
        <w:lang w:val="en-US"/>
      </w:rPr>
      <w:t xml:space="preserve">Họ và tên giáo viên: </w:t>
    </w:r>
    <w:r w:rsidR="00183B8A">
      <w:rPr>
        <w:rFonts w:ascii="Palatino Linotype" w:hAnsi="Palatino Linotype"/>
        <w:b/>
        <w:color w:val="002060"/>
        <w:lang w:val="en-US"/>
      </w:rPr>
      <w:tab/>
    </w:r>
    <w:r w:rsidR="00183B8A">
      <w:rPr>
        <w:rFonts w:ascii="Palatino Linotype" w:hAnsi="Palatino Linotype"/>
        <w:b/>
        <w:color w:val="002060"/>
        <w:lang w:val="en-US"/>
      </w:rPr>
      <w:tab/>
      <w:t>Trường THCS ….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13C" w:rsidRDefault="00B7713C" w:rsidP="00183B8A">
      <w:pPr>
        <w:spacing w:after="0" w:line="240" w:lineRule="auto"/>
      </w:pPr>
      <w:r>
        <w:separator/>
      </w:r>
    </w:p>
  </w:footnote>
  <w:footnote w:type="continuationSeparator" w:id="0">
    <w:p w:rsidR="00B7713C" w:rsidRDefault="00B7713C" w:rsidP="00183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C8" w:rsidRPr="00663110" w:rsidRDefault="008C66B7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</w:rPr>
    </w:pP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BD2901" wp14:editId="5DDB032C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61599E8" wp14:editId="75BE3AD6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Hộp văn bản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09C8" w:rsidRDefault="008C66B7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347AF0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Nhóm 158" o:spid="_x0000_s1026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">
              <v:group id="Nhóm 159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Hình chữ nhật 160" o:spid="_x0000_s1028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:rsidR="00C509C8" w:rsidRDefault="008C66B7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347AF0"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Pr="006846CF"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  <w:r w:rsidR="00663110"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  <w:t xml:space="preserve">Giáo án </w:t>
    </w:r>
    <w:r w:rsidR="00663110"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>Đại số 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25pt;height:11.25pt" o:bullet="t">
        <v:imagedata r:id="rId1" o:title="mso22"/>
      </v:shape>
    </w:pict>
  </w:numPicBullet>
  <w:abstractNum w:abstractNumId="0">
    <w:nsid w:val="0071290F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35D34C8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CDF7EB9"/>
    <w:multiLevelType w:val="hybridMultilevel"/>
    <w:tmpl w:val="E4C4C428"/>
    <w:lvl w:ilvl="0" w:tplc="48485DF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EE489C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13A6783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B024D12"/>
    <w:multiLevelType w:val="hybridMultilevel"/>
    <w:tmpl w:val="ED126B4C"/>
    <w:lvl w:ilvl="0" w:tplc="0946367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4C2EAF"/>
    <w:multiLevelType w:val="hybridMultilevel"/>
    <w:tmpl w:val="A41E8010"/>
    <w:lvl w:ilvl="0" w:tplc="513AA11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B82FC2"/>
    <w:multiLevelType w:val="hybridMultilevel"/>
    <w:tmpl w:val="FE1E6602"/>
    <w:lvl w:ilvl="0" w:tplc="0B2847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216173"/>
    <w:multiLevelType w:val="hybridMultilevel"/>
    <w:tmpl w:val="EFBCB5D8"/>
    <w:lvl w:ilvl="0" w:tplc="0AE8E7E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1511A"/>
    <w:multiLevelType w:val="hybridMultilevel"/>
    <w:tmpl w:val="9236B6F6"/>
    <w:lvl w:ilvl="0" w:tplc="A0F438F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FC0AE6"/>
    <w:multiLevelType w:val="hybridMultilevel"/>
    <w:tmpl w:val="62C0FA44"/>
    <w:lvl w:ilvl="0" w:tplc="2992366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A67B07"/>
    <w:multiLevelType w:val="hybridMultilevel"/>
    <w:tmpl w:val="7AFC891C"/>
    <w:lvl w:ilvl="0" w:tplc="C7D01B2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44623"/>
    <w:multiLevelType w:val="hybridMultilevel"/>
    <w:tmpl w:val="E42C2D44"/>
    <w:lvl w:ilvl="0" w:tplc="0AD84F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D23B57"/>
    <w:multiLevelType w:val="hybridMultilevel"/>
    <w:tmpl w:val="F40CFE30"/>
    <w:lvl w:ilvl="0" w:tplc="4BAEC58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C454C4"/>
    <w:multiLevelType w:val="hybridMultilevel"/>
    <w:tmpl w:val="6E3E9F60"/>
    <w:lvl w:ilvl="0" w:tplc="2D2AF70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8D63BC"/>
    <w:multiLevelType w:val="hybridMultilevel"/>
    <w:tmpl w:val="5BE028AC"/>
    <w:lvl w:ilvl="0" w:tplc="17E636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3E7732"/>
    <w:multiLevelType w:val="hybridMultilevel"/>
    <w:tmpl w:val="C914B506"/>
    <w:lvl w:ilvl="0" w:tplc="32704D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3F20AA"/>
    <w:multiLevelType w:val="hybridMultilevel"/>
    <w:tmpl w:val="D97E73A8"/>
    <w:lvl w:ilvl="0" w:tplc="155CB4C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8F623F"/>
    <w:multiLevelType w:val="hybridMultilevel"/>
    <w:tmpl w:val="B56C8C38"/>
    <w:lvl w:ilvl="0" w:tplc="9BAA5EA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330696"/>
    <w:multiLevelType w:val="hybridMultilevel"/>
    <w:tmpl w:val="22D80B6A"/>
    <w:lvl w:ilvl="0" w:tplc="EC647522">
      <w:start w:val="4"/>
      <w:numFmt w:val="bullet"/>
      <w:lvlText w:val="-"/>
      <w:lvlJc w:val="left"/>
      <w:pPr>
        <w:ind w:left="15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0">
    <w:nsid w:val="45267752"/>
    <w:multiLevelType w:val="hybridMultilevel"/>
    <w:tmpl w:val="55201814"/>
    <w:lvl w:ilvl="0" w:tplc="434AF4C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B1228D"/>
    <w:multiLevelType w:val="hybridMultilevel"/>
    <w:tmpl w:val="73341E34"/>
    <w:lvl w:ilvl="0" w:tplc="D604F066">
      <w:start w:val="1"/>
      <w:numFmt w:val="bullet"/>
      <w:lvlText w:val=""/>
      <w:lvlPicBulletId w:val="0"/>
      <w:lvlJc w:val="left"/>
      <w:pPr>
        <w:tabs>
          <w:tab w:val="num" w:pos="517"/>
        </w:tabs>
        <w:ind w:left="460" w:hanging="340"/>
      </w:pPr>
      <w:rPr>
        <w:rFonts w:ascii="Times New Roman" w:hAnsi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Times New Roman" w:hAnsi="Times New Roman" w:hint="default"/>
      </w:rPr>
    </w:lvl>
  </w:abstractNum>
  <w:abstractNum w:abstractNumId="22">
    <w:nsid w:val="4E153810"/>
    <w:multiLevelType w:val="hybridMultilevel"/>
    <w:tmpl w:val="A4A61196"/>
    <w:lvl w:ilvl="0" w:tplc="59CA236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740003"/>
    <w:multiLevelType w:val="hybridMultilevel"/>
    <w:tmpl w:val="1108ACB4"/>
    <w:lvl w:ilvl="0" w:tplc="32FC524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8D390B"/>
    <w:multiLevelType w:val="hybridMultilevel"/>
    <w:tmpl w:val="733417F8"/>
    <w:lvl w:ilvl="0" w:tplc="AD38EDB8">
      <w:start w:val="2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>
    <w:nsid w:val="54C66F0E"/>
    <w:multiLevelType w:val="hybridMultilevel"/>
    <w:tmpl w:val="7A78F164"/>
    <w:lvl w:ilvl="0" w:tplc="FB5E0BE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C74327"/>
    <w:multiLevelType w:val="hybridMultilevel"/>
    <w:tmpl w:val="60DEB42A"/>
    <w:lvl w:ilvl="0" w:tplc="D834FC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2A7D5D"/>
    <w:multiLevelType w:val="hybridMultilevel"/>
    <w:tmpl w:val="C066BC3E"/>
    <w:lvl w:ilvl="0" w:tplc="B006665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0F7DBC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C834901"/>
    <w:multiLevelType w:val="hybridMultilevel"/>
    <w:tmpl w:val="3B220D5E"/>
    <w:lvl w:ilvl="0" w:tplc="D8724A0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420975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1">
    <w:nsid w:val="5E273B02"/>
    <w:multiLevelType w:val="hybridMultilevel"/>
    <w:tmpl w:val="0C22E462"/>
    <w:lvl w:ilvl="0" w:tplc="6C0EE8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F53E29"/>
    <w:multiLevelType w:val="hybridMultilevel"/>
    <w:tmpl w:val="DFD699B4"/>
    <w:lvl w:ilvl="0" w:tplc="63E024D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4C07D0"/>
    <w:multiLevelType w:val="hybridMultilevel"/>
    <w:tmpl w:val="9A60DEE4"/>
    <w:lvl w:ilvl="0" w:tplc="04DA955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4A2773"/>
    <w:multiLevelType w:val="hybridMultilevel"/>
    <w:tmpl w:val="BD06148A"/>
    <w:lvl w:ilvl="0" w:tplc="77F68BC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F832B2"/>
    <w:multiLevelType w:val="hybridMultilevel"/>
    <w:tmpl w:val="3A2E4252"/>
    <w:lvl w:ilvl="0" w:tplc="462A2FF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490696"/>
    <w:multiLevelType w:val="hybridMultilevel"/>
    <w:tmpl w:val="48E601A0"/>
    <w:lvl w:ilvl="0" w:tplc="0A465FD0">
      <w:start w:val="4"/>
      <w:numFmt w:val="bullet"/>
      <w:lvlText w:val="-"/>
      <w:lvlJc w:val="left"/>
      <w:pPr>
        <w:ind w:left="4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12"/>
  </w:num>
  <w:num w:numId="4">
    <w:abstractNumId w:val="10"/>
  </w:num>
  <w:num w:numId="5">
    <w:abstractNumId w:val="4"/>
  </w:num>
  <w:num w:numId="6">
    <w:abstractNumId w:val="0"/>
  </w:num>
  <w:num w:numId="7">
    <w:abstractNumId w:val="32"/>
  </w:num>
  <w:num w:numId="8">
    <w:abstractNumId w:val="15"/>
  </w:num>
  <w:num w:numId="9">
    <w:abstractNumId w:val="29"/>
  </w:num>
  <w:num w:numId="10">
    <w:abstractNumId w:val="25"/>
  </w:num>
  <w:num w:numId="11">
    <w:abstractNumId w:val="14"/>
  </w:num>
  <w:num w:numId="12">
    <w:abstractNumId w:val="16"/>
  </w:num>
  <w:num w:numId="13">
    <w:abstractNumId w:val="17"/>
  </w:num>
  <w:num w:numId="14">
    <w:abstractNumId w:val="28"/>
  </w:num>
  <w:num w:numId="15">
    <w:abstractNumId w:val="30"/>
  </w:num>
  <w:num w:numId="16">
    <w:abstractNumId w:val="3"/>
  </w:num>
  <w:num w:numId="17">
    <w:abstractNumId w:val="18"/>
  </w:num>
  <w:num w:numId="18">
    <w:abstractNumId w:val="34"/>
  </w:num>
  <w:num w:numId="19">
    <w:abstractNumId w:val="35"/>
  </w:num>
  <w:num w:numId="20">
    <w:abstractNumId w:val="5"/>
  </w:num>
  <w:num w:numId="21">
    <w:abstractNumId w:val="33"/>
  </w:num>
  <w:num w:numId="22">
    <w:abstractNumId w:val="23"/>
  </w:num>
  <w:num w:numId="23">
    <w:abstractNumId w:val="8"/>
  </w:num>
  <w:num w:numId="24">
    <w:abstractNumId w:val="20"/>
  </w:num>
  <w:num w:numId="25">
    <w:abstractNumId w:val="9"/>
  </w:num>
  <w:num w:numId="26">
    <w:abstractNumId w:val="1"/>
  </w:num>
  <w:num w:numId="27">
    <w:abstractNumId w:val="26"/>
  </w:num>
  <w:num w:numId="28">
    <w:abstractNumId w:val="7"/>
  </w:num>
  <w:num w:numId="29">
    <w:abstractNumId w:val="22"/>
  </w:num>
  <w:num w:numId="30">
    <w:abstractNumId w:val="27"/>
  </w:num>
  <w:num w:numId="31">
    <w:abstractNumId w:val="2"/>
  </w:num>
  <w:num w:numId="32">
    <w:abstractNumId w:val="13"/>
  </w:num>
  <w:num w:numId="33">
    <w:abstractNumId w:val="6"/>
  </w:num>
  <w:num w:numId="34">
    <w:abstractNumId w:val="19"/>
  </w:num>
  <w:num w:numId="35">
    <w:abstractNumId w:val="21"/>
  </w:num>
  <w:num w:numId="36">
    <w:abstractNumId w:val="36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B51"/>
    <w:rsid w:val="00061DBE"/>
    <w:rsid w:val="000E625C"/>
    <w:rsid w:val="00183B8A"/>
    <w:rsid w:val="002D658B"/>
    <w:rsid w:val="002F4898"/>
    <w:rsid w:val="00347956"/>
    <w:rsid w:val="00347AF0"/>
    <w:rsid w:val="004173B7"/>
    <w:rsid w:val="004708A1"/>
    <w:rsid w:val="00507030"/>
    <w:rsid w:val="00635C48"/>
    <w:rsid w:val="00663110"/>
    <w:rsid w:val="00691C2E"/>
    <w:rsid w:val="006B40FD"/>
    <w:rsid w:val="006C7917"/>
    <w:rsid w:val="007457EE"/>
    <w:rsid w:val="008705B9"/>
    <w:rsid w:val="008C66B7"/>
    <w:rsid w:val="009D295E"/>
    <w:rsid w:val="009D4B51"/>
    <w:rsid w:val="00A60360"/>
    <w:rsid w:val="00AE0A63"/>
    <w:rsid w:val="00B05B81"/>
    <w:rsid w:val="00B7713C"/>
    <w:rsid w:val="00BB3D49"/>
    <w:rsid w:val="00BE37E5"/>
    <w:rsid w:val="00C022A0"/>
    <w:rsid w:val="00C350AB"/>
    <w:rsid w:val="00C745D5"/>
    <w:rsid w:val="00D36C6A"/>
    <w:rsid w:val="00E13481"/>
    <w:rsid w:val="00E81D32"/>
    <w:rsid w:val="00EE2FBB"/>
    <w:rsid w:val="00F21040"/>
    <w:rsid w:val="00F46E7A"/>
    <w:rsid w:val="00F71525"/>
    <w:rsid w:val="00FB1F0E"/>
    <w:rsid w:val="00FD084E"/>
    <w:rsid w:val="00FD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3B8A"/>
    <w:pPr>
      <w:spacing w:after="0" w:line="240" w:lineRule="auto"/>
    </w:pPr>
    <w:rPr>
      <w:rFonts w:asciiTheme="minorHAnsi" w:hAnsiTheme="minorHAnsi" w:cstheme="minorBidi"/>
      <w:sz w:val="22"/>
      <w:szCs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FooterChar">
    <w:name w:val="Footer Char"/>
    <w:basedOn w:val="DefaultParagraphFont"/>
    <w:link w:val="Foot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ListParagraph">
    <w:name w:val="List Paragraph"/>
    <w:basedOn w:val="Normal"/>
    <w:uiPriority w:val="34"/>
    <w:qFormat/>
    <w:rsid w:val="00061DBE"/>
    <w:pPr>
      <w:ind w:left="720"/>
      <w:contextualSpacing/>
    </w:pPr>
  </w:style>
  <w:style w:type="paragraph" w:styleId="BodyText2">
    <w:name w:val="Body Text 2"/>
    <w:basedOn w:val="Normal"/>
    <w:link w:val="BodyText2Char"/>
    <w:rsid w:val="00A60360"/>
    <w:pPr>
      <w:spacing w:after="0" w:line="240" w:lineRule="auto"/>
      <w:jc w:val="both"/>
    </w:pPr>
    <w:rPr>
      <w:rFonts w:eastAsia="Times New Roman"/>
      <w:i/>
    </w:rPr>
  </w:style>
  <w:style w:type="character" w:customStyle="1" w:styleId="BodyText2Char">
    <w:name w:val="Body Text 2 Char"/>
    <w:basedOn w:val="DefaultParagraphFont"/>
    <w:link w:val="BodyText2"/>
    <w:rsid w:val="00A60360"/>
    <w:rPr>
      <w:rFonts w:eastAsia="Times New Roman"/>
      <w:i/>
    </w:rPr>
  </w:style>
  <w:style w:type="character" w:styleId="PlaceholderText">
    <w:name w:val="Placeholder Text"/>
    <w:basedOn w:val="DefaultParagraphFont"/>
    <w:uiPriority w:val="99"/>
    <w:semiHidden/>
    <w:rsid w:val="00FB1F0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1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F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3B8A"/>
    <w:pPr>
      <w:spacing w:after="0" w:line="240" w:lineRule="auto"/>
    </w:pPr>
    <w:rPr>
      <w:rFonts w:asciiTheme="minorHAnsi" w:hAnsiTheme="minorHAnsi" w:cstheme="minorBidi"/>
      <w:sz w:val="22"/>
      <w:szCs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183B8A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 w:cstheme="minorBidi"/>
      <w:sz w:val="22"/>
      <w:szCs w:val="22"/>
      <w:lang w:val="vi-VN"/>
    </w:rPr>
  </w:style>
  <w:style w:type="character" w:customStyle="1" w:styleId="FooterChar">
    <w:name w:val="Footer Char"/>
    <w:basedOn w:val="DefaultParagraphFont"/>
    <w:link w:val="Footer"/>
    <w:uiPriority w:val="99"/>
    <w:rsid w:val="00183B8A"/>
    <w:rPr>
      <w:rFonts w:asciiTheme="minorHAnsi" w:hAnsiTheme="minorHAnsi" w:cstheme="minorBidi"/>
      <w:sz w:val="22"/>
      <w:szCs w:val="22"/>
      <w:lang w:val="vi-VN"/>
    </w:rPr>
  </w:style>
  <w:style w:type="paragraph" w:styleId="ListParagraph">
    <w:name w:val="List Paragraph"/>
    <w:basedOn w:val="Normal"/>
    <w:uiPriority w:val="34"/>
    <w:qFormat/>
    <w:rsid w:val="00061DBE"/>
    <w:pPr>
      <w:ind w:left="720"/>
      <w:contextualSpacing/>
    </w:pPr>
  </w:style>
  <w:style w:type="paragraph" w:styleId="BodyText2">
    <w:name w:val="Body Text 2"/>
    <w:basedOn w:val="Normal"/>
    <w:link w:val="BodyText2Char"/>
    <w:rsid w:val="00A60360"/>
    <w:pPr>
      <w:spacing w:after="0" w:line="240" w:lineRule="auto"/>
      <w:jc w:val="both"/>
    </w:pPr>
    <w:rPr>
      <w:rFonts w:eastAsia="Times New Roman"/>
      <w:i/>
    </w:rPr>
  </w:style>
  <w:style w:type="character" w:customStyle="1" w:styleId="BodyText2Char">
    <w:name w:val="Body Text 2 Char"/>
    <w:basedOn w:val="DefaultParagraphFont"/>
    <w:link w:val="BodyText2"/>
    <w:rsid w:val="00A60360"/>
    <w:rPr>
      <w:rFonts w:eastAsia="Times New Roman"/>
      <w:i/>
    </w:rPr>
  </w:style>
  <w:style w:type="character" w:styleId="PlaceholderText">
    <w:name w:val="Placeholder Text"/>
    <w:basedOn w:val="DefaultParagraphFont"/>
    <w:uiPriority w:val="99"/>
    <w:semiHidden/>
    <w:rsid w:val="00FB1F0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1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F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2.wmf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1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8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61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image" Target="media/image18.wmf"/><Relationship Id="rId5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5.png"/><Relationship Id="rId1" Type="http://schemas.openxmlformats.org/officeDocument/2006/relationships/image" Target="media/image2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wnloads\Mau%20Soan%20Giao%20A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9EF56-274D-45F8-A659-4F1CEEAC5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Mau Soan Giao An.dotx</Template>
  <TotalTime>173</TotalTime>
  <Pages>6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12</cp:revision>
  <dcterms:created xsi:type="dcterms:W3CDTF">2018-10-25T16:33:00Z</dcterms:created>
  <dcterms:modified xsi:type="dcterms:W3CDTF">2018-11-06T04:42:00Z</dcterms:modified>
</cp:coreProperties>
</file>